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1495596767"/>
        <w:docPartObj>
          <w:docPartGallery w:val="Cover Pages"/>
          <w:docPartUnique/>
        </w:docPartObj>
      </w:sdtPr>
      <w:sdtEndPr/>
      <w:sdtContent>
        <w:p w:rsidR="001A0DC0" w:rsidRPr="001A0DC0" w:rsidRDefault="001A0DC0" w:rsidP="001A0DC0">
          <w:pPr>
            <w:tabs>
              <w:tab w:val="left" w:pos="8647"/>
            </w:tabs>
            <w:ind w:right="567"/>
            <w:rPr>
              <w:rFonts w:ascii="Roboto Slab Medium" w:eastAsiaTheme="majorEastAsia" w:hAnsi="Roboto Slab Medium" w:cstheme="majorBidi"/>
              <w:noProof/>
              <w:color w:val="161B8F" w:themeColor="text2"/>
              <w:sz w:val="56"/>
              <w:szCs w:val="32"/>
            </w:rPr>
          </w:pPr>
          <w:r w:rsidRPr="001A0DC0">
            <w:rPr>
              <w:rFonts w:ascii="Roboto Slab Medium" w:eastAsiaTheme="majorEastAsia" w:hAnsi="Roboto Slab Medium" w:cstheme="majorBidi"/>
              <w:noProof/>
              <w:color w:val="161B8F" w:themeColor="text2"/>
              <w:sz w:val="56"/>
              <w:szCs w:val="32"/>
            </w:rPr>
            <w:t>UK Community Renewal Fund</w:t>
          </w:r>
          <w:r w:rsidR="0081072E">
            <w:rPr>
              <w:rFonts w:ascii="Roboto Slab Medium" w:eastAsiaTheme="majorEastAsia" w:hAnsi="Roboto Slab Medium" w:cstheme="majorBidi"/>
              <w:noProof/>
              <w:color w:val="161B8F" w:themeColor="text2"/>
              <w:sz w:val="56"/>
              <w:szCs w:val="32"/>
            </w:rPr>
            <w:t xml:space="preserve"> - Hertfordshire</w:t>
          </w:r>
        </w:p>
        <w:p w:rsidR="001A0DC0" w:rsidRPr="0067652F" w:rsidRDefault="001A0DC0" w:rsidP="001A0DC0">
          <w:pPr>
            <w:tabs>
              <w:tab w:val="left" w:pos="8647"/>
            </w:tabs>
            <w:ind w:right="567"/>
            <w:rPr>
              <w:rFonts w:ascii="Roboto Light" w:hAnsi="Roboto Light"/>
              <w:shd w:val="clear" w:color="auto" w:fill="FFFFFF"/>
              <w:lang w:val="en-GB" w:eastAsia="en-GB"/>
            </w:rPr>
          </w:pPr>
          <w:r w:rsidRPr="001A0DC0">
            <w:rPr>
              <w:rFonts w:ascii="Roboto Light" w:hAnsi="Roboto Light"/>
              <w:shd w:val="clear" w:color="auto" w:fill="FFFFFF"/>
              <w:lang w:val="en-GB" w:eastAsia="en-GB"/>
            </w:rPr>
            <w:t>Expression of Interest</w:t>
          </w:r>
          <w:r w:rsidR="0081072E">
            <w:rPr>
              <w:rFonts w:ascii="Roboto Light" w:hAnsi="Roboto Light"/>
              <w:shd w:val="clear" w:color="auto" w:fill="FFFFFF"/>
              <w:lang w:val="en-GB" w:eastAsia="en-GB"/>
            </w:rPr>
            <w:t xml:space="preserve"> form</w:t>
          </w:r>
        </w:p>
        <w:tbl>
          <w:tblPr>
            <w:tblStyle w:val="GridTable4-Accent1"/>
            <w:tblW w:w="0" w:type="auto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  <w:tblGrid>
            <w:gridCol w:w="3360"/>
            <w:gridCol w:w="3009"/>
            <w:gridCol w:w="2977"/>
          </w:tblGrid>
          <w:tr w:rsidR="0067652F" w:rsidTr="002B7A64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  <w:tc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</w:tcBorders>
              </w:tcPr>
              <w:p w:rsidR="0067652F" w:rsidRPr="0067652F" w:rsidRDefault="0067652F" w:rsidP="00EB794F">
                <w:pPr>
                  <w:pStyle w:val="HertsLEPboldpanel"/>
                </w:pPr>
                <w:r w:rsidRPr="0067652F">
                  <w:rPr>
                    <w:lang w:val="en-GB"/>
                  </w:rPr>
                  <w:t>Project Title:</w:t>
                </w:r>
              </w:p>
            </w:tc>
            <w:tc>
              <w:tcPr>
                <w:tcW w:w="5986" w:type="dxa"/>
                <w:gridSpan w:val="2"/>
                <w:tc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</w:tcBorders>
              </w:tcPr>
              <w:p w:rsidR="0067652F" w:rsidRPr="0067652F" w:rsidRDefault="0067652F" w:rsidP="00EB794F">
                <w:pPr>
                  <w:pStyle w:val="HertsLEPboldpanel"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  <w:tr w:rsidR="0067652F" w:rsidTr="002B7A6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  <w:shd w:val="clear" w:color="auto" w:fill="D0D0CE" w:themeFill="background2"/>
              </w:tcPr>
              <w:p w:rsidR="0067652F" w:rsidRPr="001A0DC0" w:rsidRDefault="0067652F" w:rsidP="00EB794F">
                <w:pPr>
                  <w:pStyle w:val="HertLEPlightpanel"/>
                  <w:rPr>
                    <w:b w:val="0"/>
                  </w:rPr>
                </w:pPr>
                <w:r w:rsidRPr="001A0DC0">
                  <w:rPr>
                    <w:b w:val="0"/>
                    <w:lang w:val="en-GB"/>
                  </w:rPr>
                  <w:t>Project Location</w:t>
                </w:r>
              </w:p>
            </w:tc>
            <w:tc>
              <w:tcPr>
                <w:tcW w:w="5986" w:type="dxa"/>
                <w:gridSpan w:val="2"/>
                <w:shd w:val="clear" w:color="auto" w:fill="D0D0CE" w:themeFill="background2"/>
              </w:tcPr>
              <w:p w:rsidR="0067652F" w:rsidRDefault="0067652F" w:rsidP="00EB794F">
                <w:pPr>
                  <w:pStyle w:val="HertLEPlightpanel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  <w:tr w:rsidR="0067652F" w:rsidTr="002B7A64"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</w:tcPr>
              <w:p w:rsidR="0067652F" w:rsidRPr="001A0DC0" w:rsidRDefault="0067652F" w:rsidP="00EB794F">
                <w:pPr>
                  <w:pStyle w:val="HertLEPlightpanel"/>
                  <w:rPr>
                    <w:b w:val="0"/>
                  </w:rPr>
                </w:pPr>
                <w:r w:rsidRPr="001A0DC0">
                  <w:rPr>
                    <w:b w:val="0"/>
                    <w:lang w:val="en-GB"/>
                  </w:rPr>
                  <w:t>Project Sponsor Organisation (Organisation/Company Name)</w:t>
                </w:r>
              </w:p>
            </w:tc>
            <w:tc>
              <w:tcPr>
                <w:tcW w:w="5986" w:type="dxa"/>
                <w:gridSpan w:val="2"/>
              </w:tcPr>
              <w:p w:rsidR="0067652F" w:rsidRDefault="0067652F" w:rsidP="00EB794F">
                <w:pPr>
                  <w:pStyle w:val="HertLEPlightpanel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  <w:tr w:rsidR="0067652F" w:rsidTr="002B7A6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  <w:shd w:val="clear" w:color="auto" w:fill="D0D0CE" w:themeFill="background2"/>
              </w:tcPr>
              <w:p w:rsidR="0067652F" w:rsidRPr="001A0DC0" w:rsidRDefault="0067652F" w:rsidP="00EB794F">
                <w:pPr>
                  <w:pStyle w:val="HertLEPlightpanel"/>
                  <w:rPr>
                    <w:b w:val="0"/>
                  </w:rPr>
                </w:pPr>
                <w:r w:rsidRPr="001A0DC0">
                  <w:rPr>
                    <w:b w:val="0"/>
                    <w:lang w:val="en-GB"/>
                  </w:rPr>
                  <w:t>Company Number/Place/District/Multi-district/Countywide</w:t>
                </w:r>
              </w:p>
            </w:tc>
            <w:tc>
              <w:tcPr>
                <w:tcW w:w="5986" w:type="dxa"/>
                <w:gridSpan w:val="2"/>
                <w:shd w:val="clear" w:color="auto" w:fill="D0D0CE" w:themeFill="background2"/>
              </w:tcPr>
              <w:p w:rsidR="0067652F" w:rsidRDefault="0067652F" w:rsidP="00EB794F">
                <w:pPr>
                  <w:pStyle w:val="HertLEPlightpanel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  <w:tr w:rsidR="0067652F" w:rsidTr="002B7A64"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</w:tcPr>
              <w:p w:rsidR="0067652F" w:rsidRPr="001A0DC0" w:rsidRDefault="0067652F" w:rsidP="00EB794F">
                <w:pPr>
                  <w:pStyle w:val="HertLEPlightpanel"/>
                  <w:rPr>
                    <w:b w:val="0"/>
                  </w:rPr>
                </w:pPr>
                <w:r w:rsidRPr="001A0DC0">
                  <w:rPr>
                    <w:b w:val="0"/>
                    <w:lang w:val="en-GB"/>
                  </w:rPr>
                  <w:t>Partner/Co-Funding Organisations</w:t>
                </w:r>
              </w:p>
            </w:tc>
            <w:tc>
              <w:tcPr>
                <w:tcW w:w="5986" w:type="dxa"/>
                <w:gridSpan w:val="2"/>
              </w:tcPr>
              <w:p w:rsidR="0067652F" w:rsidRDefault="0067652F" w:rsidP="00EB794F">
                <w:pPr>
                  <w:pStyle w:val="HertLEPlightpanel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  <w:tr w:rsidR="0067652F" w:rsidTr="002B7A6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  <w:vMerge w:val="restart"/>
                <w:shd w:val="clear" w:color="auto" w:fill="D0D0CE" w:themeFill="background2"/>
              </w:tcPr>
              <w:p w:rsidR="0067652F" w:rsidRPr="001A0DC0" w:rsidRDefault="0067652F" w:rsidP="00EB794F">
                <w:pPr>
                  <w:pStyle w:val="HertLEPlightpanel"/>
                  <w:rPr>
                    <w:b w:val="0"/>
                  </w:rPr>
                </w:pPr>
                <w:r>
                  <w:rPr>
                    <w:b w:val="0"/>
                  </w:rPr>
                  <w:t>Lead Contact Details</w:t>
                </w:r>
              </w:p>
            </w:tc>
            <w:tc>
              <w:tcPr>
                <w:tcW w:w="3009" w:type="dxa"/>
                <w:shd w:val="clear" w:color="auto" w:fill="D0D0CE" w:themeFill="background2"/>
              </w:tcPr>
              <w:p w:rsidR="0067652F" w:rsidRDefault="0067652F" w:rsidP="00EB794F">
                <w:pPr>
                  <w:pStyle w:val="HertLEPlightpanel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>Name:</w:t>
                </w:r>
              </w:p>
            </w:tc>
            <w:tc>
              <w:tcPr>
                <w:tcW w:w="2977" w:type="dxa"/>
                <w:shd w:val="clear" w:color="auto" w:fill="D0D0CE" w:themeFill="background2"/>
              </w:tcPr>
              <w:p w:rsidR="0067652F" w:rsidRDefault="0067652F" w:rsidP="00EB794F">
                <w:pPr>
                  <w:pStyle w:val="HertLEPlightpanel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  <w:tr w:rsidR="0067652F" w:rsidTr="002B7A64"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  <w:vMerge/>
              </w:tcPr>
              <w:p w:rsidR="0067652F" w:rsidRPr="001A0DC0" w:rsidRDefault="0067652F" w:rsidP="00EB794F">
                <w:pPr>
                  <w:pStyle w:val="HertLEPlightpanel"/>
                  <w:rPr>
                    <w:b w:val="0"/>
                  </w:rPr>
                </w:pPr>
              </w:p>
            </w:tc>
            <w:tc>
              <w:tcPr>
                <w:tcW w:w="3009" w:type="dxa"/>
              </w:tcPr>
              <w:p w:rsidR="0067652F" w:rsidRDefault="0067652F" w:rsidP="00EB794F">
                <w:pPr>
                  <w:pStyle w:val="HertLEPlightpanel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t>Role/Job Title:</w:t>
                </w:r>
              </w:p>
            </w:tc>
            <w:tc>
              <w:tcPr>
                <w:tcW w:w="2977" w:type="dxa"/>
              </w:tcPr>
              <w:p w:rsidR="0067652F" w:rsidRDefault="0067652F" w:rsidP="00EB794F">
                <w:pPr>
                  <w:pStyle w:val="HertLEPlightpanel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  <w:tr w:rsidR="0067652F" w:rsidTr="002B7A6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  <w:vMerge/>
                <w:shd w:val="clear" w:color="auto" w:fill="D0D0CE" w:themeFill="background2"/>
              </w:tcPr>
              <w:p w:rsidR="0067652F" w:rsidRPr="001A0DC0" w:rsidRDefault="0067652F" w:rsidP="00EB794F">
                <w:pPr>
                  <w:pStyle w:val="HertLEPlightpanel"/>
                  <w:rPr>
                    <w:b w:val="0"/>
                  </w:rPr>
                </w:pPr>
              </w:p>
            </w:tc>
            <w:tc>
              <w:tcPr>
                <w:tcW w:w="3009" w:type="dxa"/>
                <w:shd w:val="clear" w:color="auto" w:fill="D0D0CE" w:themeFill="background2"/>
              </w:tcPr>
              <w:p w:rsidR="0067652F" w:rsidRDefault="0067652F" w:rsidP="00EB794F">
                <w:pPr>
                  <w:pStyle w:val="HertLEPlightpanel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67652F">
                  <w:t>Email Address:</w:t>
                </w:r>
              </w:p>
            </w:tc>
            <w:tc>
              <w:tcPr>
                <w:tcW w:w="2977" w:type="dxa"/>
                <w:shd w:val="clear" w:color="auto" w:fill="D0D0CE" w:themeFill="background2"/>
              </w:tcPr>
              <w:p w:rsidR="0067652F" w:rsidRDefault="0067652F" w:rsidP="00EB794F">
                <w:pPr>
                  <w:pStyle w:val="HertLEPlightpanel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  <w:tr w:rsidR="0067652F" w:rsidTr="002B7A64"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  <w:vMerge/>
                <w:shd w:val="clear" w:color="auto" w:fill="FFFFFF" w:themeFill="background1"/>
              </w:tcPr>
              <w:p w:rsidR="0067652F" w:rsidRPr="001A0DC0" w:rsidRDefault="0067652F" w:rsidP="00EB794F">
                <w:pPr>
                  <w:pStyle w:val="HertLEPlightpanel"/>
                  <w:rPr>
                    <w:b w:val="0"/>
                  </w:rPr>
                </w:pPr>
              </w:p>
            </w:tc>
            <w:tc>
              <w:tcPr>
                <w:tcW w:w="3009" w:type="dxa"/>
                <w:shd w:val="clear" w:color="auto" w:fill="FFFFFF" w:themeFill="background1"/>
              </w:tcPr>
              <w:p w:rsidR="0067652F" w:rsidRDefault="0067652F" w:rsidP="00EB794F">
                <w:pPr>
                  <w:pStyle w:val="HertLEPlightpanel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t>Phone N</w:t>
                </w:r>
                <w:r w:rsidRPr="0067652F">
                  <w:t>umber:</w:t>
                </w:r>
              </w:p>
            </w:tc>
            <w:tc>
              <w:tcPr>
                <w:tcW w:w="2977" w:type="dxa"/>
                <w:shd w:val="clear" w:color="auto" w:fill="FFFFFF" w:themeFill="background1"/>
              </w:tcPr>
              <w:p w:rsidR="0067652F" w:rsidRDefault="0067652F" w:rsidP="00EB794F">
                <w:pPr>
                  <w:pStyle w:val="HertLEPlightpanel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  <w:tr w:rsidR="0067652F" w:rsidTr="002B7A6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  <w:vMerge/>
                <w:shd w:val="clear" w:color="auto" w:fill="D0D0CE" w:themeFill="background2"/>
              </w:tcPr>
              <w:p w:rsidR="0067652F" w:rsidRPr="001A0DC0" w:rsidRDefault="0067652F" w:rsidP="00EB794F">
                <w:pPr>
                  <w:pStyle w:val="HertLEPlightpanel"/>
                  <w:rPr>
                    <w:b w:val="0"/>
                  </w:rPr>
                </w:pPr>
              </w:p>
            </w:tc>
            <w:tc>
              <w:tcPr>
                <w:tcW w:w="3009" w:type="dxa"/>
                <w:shd w:val="clear" w:color="auto" w:fill="D0D0CE" w:themeFill="background2"/>
              </w:tcPr>
              <w:p w:rsidR="0067652F" w:rsidRDefault="0067652F" w:rsidP="00EB794F">
                <w:pPr>
                  <w:pStyle w:val="HertLEPlightpanel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67652F">
                  <w:t>Address:</w:t>
                </w:r>
              </w:p>
            </w:tc>
            <w:tc>
              <w:tcPr>
                <w:tcW w:w="2977" w:type="dxa"/>
                <w:shd w:val="clear" w:color="auto" w:fill="D0D0CE" w:themeFill="background2"/>
              </w:tcPr>
              <w:p w:rsidR="0067652F" w:rsidRDefault="0067652F" w:rsidP="00EB794F">
                <w:pPr>
                  <w:pStyle w:val="HertLEPlightpanel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  <w:tr w:rsidR="0067652F" w:rsidTr="002B7A64"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  <w:vMerge w:val="restart"/>
                <w:shd w:val="clear" w:color="auto" w:fill="FFFFFF" w:themeFill="background1"/>
              </w:tcPr>
              <w:p w:rsidR="0067652F" w:rsidRPr="001A0DC0" w:rsidRDefault="0067652F" w:rsidP="0067652F">
                <w:pPr>
                  <w:pStyle w:val="HertLEPlightpanel"/>
                  <w:rPr>
                    <w:b w:val="0"/>
                  </w:rPr>
                </w:pPr>
                <w:r w:rsidRPr="0067652F">
                  <w:rPr>
                    <w:b w:val="0"/>
                  </w:rPr>
                  <w:t>Alternative Contact Details</w:t>
                </w:r>
              </w:p>
            </w:tc>
            <w:tc>
              <w:tcPr>
                <w:tcW w:w="3009" w:type="dxa"/>
                <w:shd w:val="clear" w:color="auto" w:fill="FFFFFF" w:themeFill="background1"/>
              </w:tcPr>
              <w:p w:rsidR="0067652F" w:rsidRDefault="0067652F" w:rsidP="0067652F">
                <w:pPr>
                  <w:pStyle w:val="HertLEPlightpanel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t>Name:</w:t>
                </w:r>
              </w:p>
            </w:tc>
            <w:tc>
              <w:tcPr>
                <w:tcW w:w="2977" w:type="dxa"/>
                <w:shd w:val="clear" w:color="auto" w:fill="FFFFFF" w:themeFill="background1"/>
              </w:tcPr>
              <w:p w:rsidR="0067652F" w:rsidRDefault="0067652F" w:rsidP="0067652F">
                <w:pPr>
                  <w:pStyle w:val="HertLEPlightpanel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  <w:tr w:rsidR="0067652F" w:rsidTr="002B7A6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  <w:vMerge/>
                <w:shd w:val="clear" w:color="auto" w:fill="D0D0CE" w:themeFill="background2"/>
              </w:tcPr>
              <w:p w:rsidR="0067652F" w:rsidRPr="001A0DC0" w:rsidRDefault="0067652F" w:rsidP="0067652F">
                <w:pPr>
                  <w:pStyle w:val="HertLEPlightpanel"/>
                  <w:rPr>
                    <w:b w:val="0"/>
                  </w:rPr>
                </w:pPr>
              </w:p>
            </w:tc>
            <w:tc>
              <w:tcPr>
                <w:tcW w:w="3009" w:type="dxa"/>
                <w:shd w:val="clear" w:color="auto" w:fill="D0D0CE" w:themeFill="background2"/>
              </w:tcPr>
              <w:p w:rsidR="0067652F" w:rsidRDefault="0067652F" w:rsidP="0067652F">
                <w:pPr>
                  <w:pStyle w:val="HertLEPlightpanel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>Role/Job Title:</w:t>
                </w:r>
              </w:p>
            </w:tc>
            <w:tc>
              <w:tcPr>
                <w:tcW w:w="2977" w:type="dxa"/>
                <w:shd w:val="clear" w:color="auto" w:fill="D0D0CE" w:themeFill="background2"/>
              </w:tcPr>
              <w:p w:rsidR="0067652F" w:rsidRDefault="0067652F" w:rsidP="0067652F">
                <w:pPr>
                  <w:pStyle w:val="HertLEPlightpanel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  <w:tr w:rsidR="0067652F" w:rsidTr="002B7A64"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  <w:vMerge/>
                <w:shd w:val="clear" w:color="auto" w:fill="FFFFFF" w:themeFill="background1"/>
              </w:tcPr>
              <w:p w:rsidR="0067652F" w:rsidRPr="001A0DC0" w:rsidRDefault="0067652F" w:rsidP="0067652F">
                <w:pPr>
                  <w:pStyle w:val="HertLEPlightpanel"/>
                  <w:rPr>
                    <w:b w:val="0"/>
                  </w:rPr>
                </w:pPr>
              </w:p>
            </w:tc>
            <w:tc>
              <w:tcPr>
                <w:tcW w:w="3009" w:type="dxa"/>
                <w:shd w:val="clear" w:color="auto" w:fill="FFFFFF" w:themeFill="background1"/>
              </w:tcPr>
              <w:p w:rsidR="0067652F" w:rsidRDefault="0067652F" w:rsidP="0067652F">
                <w:pPr>
                  <w:pStyle w:val="HertLEPlightpanel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 w:rsidRPr="0067652F">
                  <w:t>Email Address:</w:t>
                </w:r>
              </w:p>
            </w:tc>
            <w:tc>
              <w:tcPr>
                <w:tcW w:w="2977" w:type="dxa"/>
                <w:shd w:val="clear" w:color="auto" w:fill="FFFFFF" w:themeFill="background1"/>
              </w:tcPr>
              <w:p w:rsidR="0067652F" w:rsidRDefault="0067652F" w:rsidP="0067652F">
                <w:pPr>
                  <w:pStyle w:val="HertLEPlightpanel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  <w:tr w:rsidR="0067652F" w:rsidTr="002B7A6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  <w:vMerge/>
                <w:shd w:val="clear" w:color="auto" w:fill="D0D0CE" w:themeFill="background2"/>
              </w:tcPr>
              <w:p w:rsidR="0067652F" w:rsidRPr="001A0DC0" w:rsidRDefault="0067652F" w:rsidP="0067652F">
                <w:pPr>
                  <w:pStyle w:val="HertLEPlightpanel"/>
                  <w:rPr>
                    <w:b w:val="0"/>
                  </w:rPr>
                </w:pPr>
              </w:p>
            </w:tc>
            <w:tc>
              <w:tcPr>
                <w:tcW w:w="3009" w:type="dxa"/>
                <w:shd w:val="clear" w:color="auto" w:fill="D0D0CE" w:themeFill="background2"/>
              </w:tcPr>
              <w:p w:rsidR="0067652F" w:rsidRDefault="0067652F" w:rsidP="0067652F">
                <w:pPr>
                  <w:pStyle w:val="HertLEPlightpanel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>Phone N</w:t>
                </w:r>
                <w:r w:rsidRPr="0067652F">
                  <w:t>umber:</w:t>
                </w:r>
              </w:p>
            </w:tc>
            <w:tc>
              <w:tcPr>
                <w:tcW w:w="2977" w:type="dxa"/>
                <w:shd w:val="clear" w:color="auto" w:fill="D0D0CE" w:themeFill="background2"/>
              </w:tcPr>
              <w:p w:rsidR="0067652F" w:rsidRDefault="0067652F" w:rsidP="0067652F">
                <w:pPr>
                  <w:pStyle w:val="HertLEPlightpanel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  <w:tr w:rsidR="0067652F" w:rsidTr="002B7A64"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  <w:vMerge/>
                <w:shd w:val="clear" w:color="auto" w:fill="FFFFFF" w:themeFill="background1"/>
              </w:tcPr>
              <w:p w:rsidR="0067652F" w:rsidRPr="001A0DC0" w:rsidRDefault="0067652F" w:rsidP="0067652F">
                <w:pPr>
                  <w:pStyle w:val="HertLEPlightpanel"/>
                  <w:rPr>
                    <w:b w:val="0"/>
                  </w:rPr>
                </w:pPr>
              </w:p>
            </w:tc>
            <w:tc>
              <w:tcPr>
                <w:tcW w:w="3009" w:type="dxa"/>
                <w:shd w:val="clear" w:color="auto" w:fill="FFFFFF" w:themeFill="background1"/>
              </w:tcPr>
              <w:p w:rsidR="0067652F" w:rsidRDefault="0067652F" w:rsidP="0067652F">
                <w:pPr>
                  <w:pStyle w:val="HertLEPlightpanel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 w:rsidRPr="0067652F">
                  <w:t>Address:</w:t>
                </w:r>
              </w:p>
            </w:tc>
            <w:tc>
              <w:tcPr>
                <w:tcW w:w="2977" w:type="dxa"/>
                <w:shd w:val="clear" w:color="auto" w:fill="FFFFFF" w:themeFill="background1"/>
              </w:tcPr>
              <w:p w:rsidR="0067652F" w:rsidRDefault="0067652F" w:rsidP="0067652F">
                <w:pPr>
                  <w:pStyle w:val="HertLEPlightpanel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  <w:tr w:rsidR="0067652F" w:rsidTr="002B7A6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  <w:shd w:val="clear" w:color="auto" w:fill="D0D0CE" w:themeFill="background2"/>
              </w:tcPr>
              <w:p w:rsidR="0067652F" w:rsidRPr="001A0DC0" w:rsidRDefault="0067652F" w:rsidP="0067652F">
                <w:pPr>
                  <w:pStyle w:val="HertLEPlightpanel"/>
                  <w:rPr>
                    <w:b w:val="0"/>
                  </w:rPr>
                </w:pPr>
                <w:r w:rsidRPr="0067652F">
                  <w:rPr>
                    <w:b w:val="0"/>
                    <w:lang w:val="en-GB"/>
                  </w:rPr>
                  <w:t>Total Project Costs (£)</w:t>
                </w:r>
              </w:p>
            </w:tc>
            <w:tc>
              <w:tcPr>
                <w:tcW w:w="5986" w:type="dxa"/>
                <w:gridSpan w:val="2"/>
                <w:shd w:val="clear" w:color="auto" w:fill="D0D0CE" w:themeFill="background2"/>
              </w:tcPr>
              <w:p w:rsidR="0067652F" w:rsidRDefault="0067652F" w:rsidP="0067652F">
                <w:pPr>
                  <w:pStyle w:val="HertLEPlightpanel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  <w:tr w:rsidR="0067652F" w:rsidTr="002B7A64"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  <w:shd w:val="clear" w:color="auto" w:fill="FFFFFF" w:themeFill="background1"/>
              </w:tcPr>
              <w:p w:rsidR="0067652F" w:rsidRPr="001A0DC0" w:rsidRDefault="0067652F" w:rsidP="0067652F">
                <w:pPr>
                  <w:pStyle w:val="HertLEPlightpanel"/>
                  <w:tabs>
                    <w:tab w:val="left" w:pos="1055"/>
                  </w:tabs>
                  <w:rPr>
                    <w:b w:val="0"/>
                  </w:rPr>
                </w:pPr>
                <w:r w:rsidRPr="0067652F">
                  <w:rPr>
                    <w:b w:val="0"/>
                    <w:lang w:val="en-GB"/>
                  </w:rPr>
                  <w:t>Total CRF Funding Request (£)</w:t>
                </w:r>
              </w:p>
            </w:tc>
            <w:tc>
              <w:tcPr>
                <w:tcW w:w="5986" w:type="dxa"/>
                <w:gridSpan w:val="2"/>
                <w:shd w:val="clear" w:color="auto" w:fill="FFFFFF" w:themeFill="background1"/>
              </w:tcPr>
              <w:p w:rsidR="0067652F" w:rsidRDefault="0067652F" w:rsidP="0067652F">
                <w:pPr>
                  <w:pStyle w:val="HertLEPlightpanel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  <w:tr w:rsidR="0067652F" w:rsidTr="002B7A6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3360" w:type="dxa"/>
                <w:shd w:val="clear" w:color="auto" w:fill="D0D0CE" w:themeFill="background2"/>
              </w:tcPr>
              <w:p w:rsidR="0067652F" w:rsidRPr="001A0DC0" w:rsidRDefault="0067652F" w:rsidP="0067652F">
                <w:pPr>
                  <w:pStyle w:val="HertLEPlightpanel"/>
                  <w:rPr>
                    <w:b w:val="0"/>
                  </w:rPr>
                </w:pPr>
                <w:r w:rsidRPr="0067652F">
                  <w:rPr>
                    <w:b w:val="0"/>
                    <w:lang w:val="en-GB"/>
                  </w:rPr>
                  <w:t>Funding Request Type (i.e. Revenue or Capital)</w:t>
                </w:r>
              </w:p>
            </w:tc>
            <w:tc>
              <w:tcPr>
                <w:tcW w:w="5986" w:type="dxa"/>
                <w:gridSpan w:val="2"/>
                <w:shd w:val="clear" w:color="auto" w:fill="D0D0CE" w:themeFill="background2"/>
              </w:tcPr>
              <w:p w:rsidR="0067652F" w:rsidRDefault="0067652F" w:rsidP="0067652F">
                <w:pPr>
                  <w:pStyle w:val="HertLEPlightpanel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</w:tbl>
        <w:p w:rsidR="0067652F" w:rsidRDefault="0067652F" w:rsidP="005A5BDC">
          <w:pPr>
            <w:tabs>
              <w:tab w:val="left" w:pos="8647"/>
            </w:tabs>
            <w:ind w:right="567"/>
            <w:rPr>
              <w:rFonts w:ascii="Roboto Light" w:hAnsi="Roboto Light"/>
              <w:sz w:val="20"/>
              <w:szCs w:val="20"/>
            </w:rPr>
          </w:pPr>
        </w:p>
        <w:p w:rsidR="0067652F" w:rsidRDefault="00622BB5" w:rsidP="005A5BDC">
          <w:pPr>
            <w:tabs>
              <w:tab w:val="left" w:pos="8647"/>
            </w:tabs>
            <w:ind w:right="567"/>
            <w:rPr>
              <w:rFonts w:ascii="Roboto Light" w:hAnsi="Roboto Light"/>
              <w:b/>
              <w:sz w:val="20"/>
              <w:szCs w:val="20"/>
            </w:rPr>
          </w:pPr>
          <w:r>
            <w:rPr>
              <w:rFonts w:ascii="Roboto Light" w:hAnsi="Roboto Light"/>
              <w:b/>
              <w:sz w:val="20"/>
              <w:szCs w:val="20"/>
            </w:rPr>
            <w:t>Please i</w:t>
          </w:r>
          <w:r w:rsidR="0067652F" w:rsidRPr="0067652F">
            <w:rPr>
              <w:rFonts w:ascii="Roboto Light" w:hAnsi="Roboto Light"/>
              <w:b/>
              <w:sz w:val="20"/>
              <w:szCs w:val="20"/>
            </w:rPr>
            <w:t xml:space="preserve">ndicate which of these </w:t>
          </w:r>
          <w:r w:rsidR="002B7A64">
            <w:rPr>
              <w:rFonts w:ascii="Roboto Light" w:hAnsi="Roboto Light"/>
              <w:b/>
              <w:sz w:val="20"/>
              <w:szCs w:val="20"/>
            </w:rPr>
            <w:t>priorities</w:t>
          </w:r>
          <w:r w:rsidR="0067652F" w:rsidRPr="0067652F">
            <w:rPr>
              <w:rFonts w:ascii="Roboto Light" w:hAnsi="Roboto Light"/>
              <w:b/>
              <w:sz w:val="20"/>
              <w:szCs w:val="20"/>
            </w:rPr>
            <w:t xml:space="preserve"> best describes you</w:t>
          </w:r>
          <w:r w:rsidR="002B7A64">
            <w:rPr>
              <w:rFonts w:ascii="Roboto Light" w:hAnsi="Roboto Light"/>
              <w:b/>
              <w:sz w:val="20"/>
              <w:szCs w:val="20"/>
            </w:rPr>
            <w:t>r</w:t>
          </w:r>
          <w:r w:rsidR="0067652F" w:rsidRPr="0067652F">
            <w:rPr>
              <w:rFonts w:ascii="Roboto Light" w:hAnsi="Roboto Light"/>
              <w:b/>
              <w:sz w:val="20"/>
              <w:szCs w:val="20"/>
            </w:rPr>
            <w:t xml:space="preserve"> project:</w:t>
          </w:r>
        </w:p>
        <w:tbl>
          <w:tblPr>
            <w:tblStyle w:val="GridTable4-Accent1"/>
            <w:tblW w:w="9351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  <w:tblGrid>
            <w:gridCol w:w="7933"/>
            <w:gridCol w:w="1418"/>
          </w:tblGrid>
          <w:tr w:rsidR="002B7A64" w:rsidRPr="0067652F" w:rsidTr="002B7A64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7933" w:type="dxa"/>
                <w:tcBorders>
                  <w:right w:val="single" w:sz="4" w:space="0" w:color="auto"/>
                </w:tcBorders>
                <w:shd w:val="clear" w:color="auto" w:fill="D0D0CE" w:themeFill="background2"/>
              </w:tcPr>
              <w:p w:rsidR="002B7A64" w:rsidRPr="00622BB5" w:rsidRDefault="002B7A64" w:rsidP="0081072E">
                <w:pPr>
                  <w:pStyle w:val="HertLEPlightpanel"/>
                  <w:rPr>
                    <w:b w:val="0"/>
                    <w:color w:val="auto"/>
                  </w:rPr>
                </w:pPr>
                <w:r w:rsidRPr="00622BB5">
                  <w:rPr>
                    <w:b w:val="0"/>
                    <w:color w:val="auto"/>
                  </w:rPr>
                  <w:t>Investment in skills</w:t>
                </w:r>
              </w:p>
            </w:tc>
            <w:tc>
              <w:tcPr>
                <w:tcW w:w="1418" w:type="dxa"/>
                <w:tcBorders>
                  <w:left w:val="single" w:sz="4" w:space="0" w:color="auto"/>
                </w:tcBorders>
                <w:shd w:val="clear" w:color="auto" w:fill="D0D0CE" w:themeFill="background2"/>
              </w:tcPr>
              <w:p w:rsidR="002B7A64" w:rsidRDefault="002B7A64" w:rsidP="0081072E">
                <w:pPr>
                  <w:pStyle w:val="HertLEPlightpanel"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  <w:tr w:rsidR="002B7A64" w:rsidTr="002B7A6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7933" w:type="dxa"/>
                <w:shd w:val="clear" w:color="auto" w:fill="D0D0CE" w:themeFill="background2"/>
              </w:tcPr>
              <w:p w:rsidR="002B7A64" w:rsidRPr="00622BB5" w:rsidRDefault="002B7A64" w:rsidP="00EB794F">
                <w:pPr>
                  <w:pStyle w:val="HertLEPlightpanel"/>
                  <w:rPr>
                    <w:b w:val="0"/>
                  </w:rPr>
                </w:pPr>
                <w:r w:rsidRPr="00622BB5">
                  <w:rPr>
                    <w:b w:val="0"/>
                  </w:rPr>
                  <w:t>Investment in local business</w:t>
                </w:r>
              </w:p>
            </w:tc>
            <w:tc>
              <w:tcPr>
                <w:tcW w:w="1418" w:type="dxa"/>
                <w:shd w:val="clear" w:color="auto" w:fill="D0D0CE" w:themeFill="background2"/>
              </w:tcPr>
              <w:p w:rsidR="002B7A64" w:rsidRDefault="002B7A64" w:rsidP="00EB794F">
                <w:pPr>
                  <w:pStyle w:val="HertLEPlightpanel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  <w:tr w:rsidR="002B7A64" w:rsidTr="002B7A64"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7933" w:type="dxa"/>
                <w:shd w:val="clear" w:color="auto" w:fill="D0D0CE" w:themeFill="background2"/>
              </w:tcPr>
              <w:p w:rsidR="002B7A64" w:rsidRPr="00622BB5" w:rsidRDefault="002B7A64" w:rsidP="00EB794F">
                <w:pPr>
                  <w:pStyle w:val="HertLEPlightpanel"/>
                  <w:rPr>
                    <w:b w:val="0"/>
                  </w:rPr>
                </w:pPr>
                <w:r w:rsidRPr="00622BB5">
                  <w:rPr>
                    <w:b w:val="0"/>
                  </w:rPr>
                  <w:t>Investment in communities and place</w:t>
                </w:r>
              </w:p>
            </w:tc>
            <w:tc>
              <w:tcPr>
                <w:tcW w:w="1418" w:type="dxa"/>
                <w:shd w:val="clear" w:color="auto" w:fill="D0D0CE" w:themeFill="background2"/>
              </w:tcPr>
              <w:p w:rsidR="002B7A64" w:rsidRDefault="002B7A64" w:rsidP="00EB794F">
                <w:pPr>
                  <w:pStyle w:val="HertLEPlightpanel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  <w:tr w:rsidR="002B7A64" w:rsidTr="002B7A6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7933" w:type="dxa"/>
                <w:shd w:val="clear" w:color="auto" w:fill="D0D0CE" w:themeFill="background2"/>
              </w:tcPr>
              <w:p w:rsidR="002B7A64" w:rsidRPr="00622BB5" w:rsidRDefault="002B7A64" w:rsidP="00EB794F">
                <w:pPr>
                  <w:pStyle w:val="HertLEPlightpanel"/>
                  <w:rPr>
                    <w:b w:val="0"/>
                  </w:rPr>
                </w:pPr>
                <w:r w:rsidRPr="00622BB5">
                  <w:rPr>
                    <w:b w:val="0"/>
                  </w:rPr>
                  <w:t xml:space="preserve">Supporting people into employment </w:t>
                </w:r>
              </w:p>
            </w:tc>
            <w:tc>
              <w:tcPr>
                <w:tcW w:w="1418" w:type="dxa"/>
                <w:shd w:val="clear" w:color="auto" w:fill="D0D0CE" w:themeFill="background2"/>
              </w:tcPr>
              <w:p w:rsidR="002B7A64" w:rsidRDefault="002B7A64" w:rsidP="00EB794F">
                <w:pPr>
                  <w:pStyle w:val="HertLEPlightpanel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</w:tbl>
        <w:p w:rsidR="0067652F" w:rsidRDefault="00F35D15" w:rsidP="0067652F">
          <w:pPr>
            <w:tabs>
              <w:tab w:val="left" w:pos="8647"/>
            </w:tabs>
            <w:ind w:right="567"/>
          </w:pPr>
        </w:p>
      </w:sdtContent>
    </w:sdt>
    <w:tbl>
      <w:tblPr>
        <w:tblStyle w:val="GridTable4-Accent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6"/>
      </w:tblGrid>
      <w:tr w:rsidR="0067652F" w:rsidRPr="0067652F" w:rsidTr="008107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67652F" w:rsidRPr="0067652F" w:rsidRDefault="0081072E" w:rsidP="00EB794F">
            <w:pPr>
              <w:pStyle w:val="HertsLEPboldpanel"/>
            </w:pPr>
            <w:r>
              <w:rPr>
                <w:lang w:val="en-GB"/>
              </w:rPr>
              <w:t>Project d</w:t>
            </w:r>
            <w:r w:rsidR="0067652F" w:rsidRPr="0067652F">
              <w:rPr>
                <w:lang w:val="en-GB"/>
              </w:rPr>
              <w:t>escription [max. 250 words]</w:t>
            </w:r>
            <w:r>
              <w:rPr>
                <w:lang w:val="en-GB"/>
              </w:rPr>
              <w:t>.</w:t>
            </w:r>
            <w:r w:rsidR="0067652F" w:rsidRPr="0067652F">
              <w:rPr>
                <w:lang w:val="en-GB"/>
              </w:rPr>
              <w:t xml:space="preserve"> Please include outcomes and potential value.</w:t>
            </w:r>
          </w:p>
        </w:tc>
      </w:tr>
      <w:tr w:rsidR="0081072E" w:rsidTr="0081072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2" w:type="dxa"/>
            <w:shd w:val="clear" w:color="auto" w:fill="D0D0CE" w:themeFill="background2"/>
          </w:tcPr>
          <w:p w:rsidR="0081072E" w:rsidRDefault="0081072E" w:rsidP="00EB794F">
            <w:pPr>
              <w:pStyle w:val="HertLEPlightpanel"/>
            </w:pPr>
          </w:p>
        </w:tc>
      </w:tr>
    </w:tbl>
    <w:p w:rsidR="0081072E" w:rsidRDefault="0081072E" w:rsidP="0067652F">
      <w:pPr>
        <w:spacing w:before="0" w:after="0"/>
      </w:pPr>
    </w:p>
    <w:tbl>
      <w:tblPr>
        <w:tblStyle w:val="GridTable4-Accent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6"/>
      </w:tblGrid>
      <w:tr w:rsidR="0081072E" w:rsidRPr="0067652F" w:rsidTr="008107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81072E" w:rsidRPr="0067652F" w:rsidRDefault="0081072E" w:rsidP="00EB794F">
            <w:pPr>
              <w:pStyle w:val="HertsLEPboldpanel"/>
            </w:pPr>
            <w:r w:rsidRPr="0081072E">
              <w:rPr>
                <w:lang w:val="en-GB"/>
              </w:rPr>
              <w:t>Please outline the anticipated timeline for the overall project including project start date, project end date and when</w:t>
            </w:r>
            <w:r>
              <w:rPr>
                <w:lang w:val="en-GB"/>
              </w:rPr>
              <w:t xml:space="preserve"> the outputs will be delivered </w:t>
            </w:r>
            <w:r w:rsidRPr="0081072E">
              <w:rPr>
                <w:lang w:val="en-GB"/>
              </w:rPr>
              <w:t>[max. 100 words]</w:t>
            </w:r>
            <w:r>
              <w:rPr>
                <w:lang w:val="en-GB"/>
              </w:rPr>
              <w:t>.</w:t>
            </w:r>
          </w:p>
        </w:tc>
      </w:tr>
      <w:tr w:rsidR="0081072E" w:rsidTr="0081072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2" w:type="dxa"/>
            <w:shd w:val="clear" w:color="auto" w:fill="D0D0CE" w:themeFill="background2"/>
          </w:tcPr>
          <w:p w:rsidR="0081072E" w:rsidRDefault="0081072E" w:rsidP="00EB794F">
            <w:pPr>
              <w:pStyle w:val="HertLEPlightpanel"/>
            </w:pPr>
          </w:p>
        </w:tc>
      </w:tr>
    </w:tbl>
    <w:p w:rsidR="0081072E" w:rsidRDefault="0081072E" w:rsidP="0067652F">
      <w:pPr>
        <w:spacing w:before="0" w:after="0"/>
      </w:pPr>
    </w:p>
    <w:p w:rsidR="0081072E" w:rsidRPr="0081072E" w:rsidRDefault="0081072E" w:rsidP="0081072E">
      <w:pPr>
        <w:tabs>
          <w:tab w:val="left" w:pos="8647"/>
        </w:tabs>
        <w:ind w:right="567"/>
        <w:rPr>
          <w:rFonts w:ascii="Roboto Light" w:hAnsi="Roboto Light"/>
          <w:b/>
          <w:sz w:val="20"/>
          <w:szCs w:val="20"/>
        </w:rPr>
      </w:pPr>
      <w:r w:rsidRPr="0081072E">
        <w:rPr>
          <w:rFonts w:ascii="Roboto Light" w:hAnsi="Roboto Light"/>
          <w:b/>
          <w:sz w:val="20"/>
          <w:szCs w:val="20"/>
        </w:rPr>
        <w:t>Signature</w:t>
      </w:r>
    </w:p>
    <w:tbl>
      <w:tblPr>
        <w:tblStyle w:val="GridTable4-Accent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6"/>
      </w:tblGrid>
      <w:tr w:rsidR="0081072E" w:rsidRPr="0067652F" w:rsidTr="008107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81072E" w:rsidRPr="0067652F" w:rsidRDefault="0081072E" w:rsidP="00EB794F">
            <w:pPr>
              <w:pStyle w:val="HertsLEPboldpanel"/>
            </w:pPr>
            <w:r w:rsidRPr="0081072E">
              <w:rPr>
                <w:lang w:val="en-GB"/>
              </w:rPr>
              <w:t>Please sign in the box below to confirm that the individual submitting this Business Case is a director of the applicant organisation and has the authority to make</w:t>
            </w:r>
            <w:r>
              <w:rPr>
                <w:lang w:val="en-GB"/>
              </w:rPr>
              <w:t xml:space="preserve"> an application on its behalf. </w:t>
            </w:r>
          </w:p>
        </w:tc>
      </w:tr>
      <w:tr w:rsidR="0081072E" w:rsidTr="0081072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2" w:type="dxa"/>
            <w:shd w:val="clear" w:color="auto" w:fill="D0D0CE" w:themeFill="background2"/>
          </w:tcPr>
          <w:p w:rsidR="0081072E" w:rsidRDefault="0081072E" w:rsidP="00EB794F">
            <w:pPr>
              <w:pStyle w:val="HertLEPlightpanel"/>
            </w:pPr>
          </w:p>
        </w:tc>
      </w:tr>
    </w:tbl>
    <w:p w:rsidR="00561921" w:rsidRDefault="00561921" w:rsidP="0067652F">
      <w:pPr>
        <w:spacing w:before="0" w:after="0"/>
      </w:pPr>
    </w:p>
    <w:p w:rsidR="003E7A78" w:rsidRPr="00561921" w:rsidRDefault="008137C9" w:rsidP="00561921">
      <w:pPr>
        <w:tabs>
          <w:tab w:val="left" w:pos="8647"/>
        </w:tabs>
        <w:ind w:right="567"/>
        <w:rPr>
          <w:rFonts w:ascii="Roboto Light" w:hAnsi="Roboto Light"/>
          <w:b/>
          <w:sz w:val="20"/>
          <w:szCs w:val="20"/>
        </w:rPr>
      </w:pPr>
      <w:r w:rsidRPr="00561921">
        <w:rPr>
          <w:rFonts w:ascii="Roboto Light" w:hAnsi="Roboto Light"/>
          <w:b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2315D41B" wp14:editId="10E8F3DB">
                <wp:simplePos x="0" y="0"/>
                <wp:positionH relativeFrom="column">
                  <wp:posOffset>-140960</wp:posOffset>
                </wp:positionH>
                <wp:positionV relativeFrom="paragraph">
                  <wp:posOffset>8658860</wp:posOffset>
                </wp:positionV>
                <wp:extent cx="6078071" cy="668511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78071" cy="66851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3954" w:rsidRPr="009D3954" w:rsidRDefault="009D3954" w:rsidP="009D3954">
                            <w:pPr>
                              <w:pStyle w:val="HertsLEPboldpanel"/>
                              <w:rPr>
                                <w:color w:val="FFFFFF" w:themeColor="background1"/>
                                <w:lang w:val="en-GB"/>
                              </w:rPr>
                            </w:pPr>
                            <w:r w:rsidRPr="009D3954">
                              <w:rPr>
                                <w:color w:val="FFFFFF" w:themeColor="background1"/>
                                <w:lang w:val="en-GB"/>
                              </w:rPr>
                              <w:t>One Garden City, Broadway, Letchworth Garden City, Hertfordshire SG6 3BF</w:t>
                            </w:r>
                          </w:p>
                          <w:p w:rsidR="009D3954" w:rsidRPr="009D3954" w:rsidRDefault="009D3954" w:rsidP="009D3954">
                            <w:pPr>
                              <w:pStyle w:val="HertsLEPboldpanel"/>
                              <w:rPr>
                                <w:color w:val="FFFFFF" w:themeColor="background1"/>
                              </w:rPr>
                            </w:pPr>
                            <w:r w:rsidRPr="009D3954">
                              <w:rPr>
                                <w:color w:val="FFFFFF" w:themeColor="background1"/>
                                <w:lang w:val="en-GB"/>
                              </w:rPr>
                              <w:t xml:space="preserve">01462 244700 | info@hertfordshirelep.co.uk | www.hertfordshirelep.com | </w:t>
                            </w:r>
                            <w:proofErr w:type="gramStart"/>
                            <w:r w:rsidRPr="009D3954">
                              <w:rPr>
                                <w:color w:val="FFFFFF" w:themeColor="background1"/>
                                <w:lang w:val="en-GB"/>
                              </w:rPr>
                              <w:t>Twitter</w:t>
                            </w:r>
                            <w:proofErr w:type="gramEnd"/>
                            <w:r w:rsidRPr="009D3954">
                              <w:rPr>
                                <w:color w:val="FFFFFF" w:themeColor="background1"/>
                                <w:lang w:val="en-GB"/>
                              </w:rPr>
                              <w:t>: @</w:t>
                            </w:r>
                            <w:proofErr w:type="spellStart"/>
                            <w:r w:rsidRPr="009D3954">
                              <w:rPr>
                                <w:color w:val="FFFFFF" w:themeColor="background1"/>
                                <w:lang w:val="en-GB"/>
                              </w:rPr>
                              <w:t>HertsLEP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15D41B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margin-left:-11.1pt;margin-top:681.8pt;width:478.6pt;height:52.65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" filled="f" stroked="f">
                <v:textbox>
                  <w:txbxContent>
                    <w:p w:rsidR="009D3954" w:rsidRPr="009D3954" w:rsidRDefault="009D3954" w:rsidP="009D3954">
                      <w:pPr>
                        <w:pStyle w:val="HertsLEPboldpanel"/>
                        <w:rPr>
                          <w:color w:val="FFFFFF" w:themeColor="background1"/>
                          <w:lang w:val="en-GB"/>
                        </w:rPr>
                      </w:pPr>
                      <w:r w:rsidRPr="009D3954">
                        <w:rPr>
                          <w:color w:val="FFFFFF" w:themeColor="background1"/>
                          <w:lang w:val="en-GB"/>
                        </w:rPr>
                        <w:t>One Garden City, Broadway, Letchworth Garden City, Hertfordshire SG6 3BF</w:t>
                      </w:r>
                    </w:p>
                    <w:p w:rsidR="009D3954" w:rsidRPr="009D3954" w:rsidRDefault="009D3954" w:rsidP="009D3954">
                      <w:pPr>
                        <w:pStyle w:val="HertsLEPboldpanel"/>
                        <w:rPr>
                          <w:color w:val="FFFFFF" w:themeColor="background1"/>
                        </w:rPr>
                      </w:pPr>
                      <w:r w:rsidRPr="009D3954">
                        <w:rPr>
                          <w:color w:val="FFFFFF" w:themeColor="background1"/>
                          <w:lang w:val="en-GB"/>
                        </w:rPr>
                        <w:t>01462 244700 | info@hertfordshirelep.co.uk | www.hertfordshirelep.com | Twitter: @HertsLEP</w:t>
                      </w:r>
                    </w:p>
                  </w:txbxContent>
                </v:textbox>
              </v:shape>
            </w:pict>
          </mc:Fallback>
        </mc:AlternateContent>
      </w:r>
      <w:r w:rsidR="00561921" w:rsidRPr="00561921">
        <w:rPr>
          <w:rFonts w:ascii="Roboto Light" w:hAnsi="Roboto Light"/>
          <w:b/>
          <w:sz w:val="20"/>
          <w:szCs w:val="20"/>
        </w:rPr>
        <w:t xml:space="preserve">Please submit your completed form to </w:t>
      </w:r>
      <w:hyperlink r:id="rId8" w:history="1">
        <w:r w:rsidR="00561921" w:rsidRPr="00561921">
          <w:rPr>
            <w:rFonts w:ascii="Roboto Light" w:hAnsi="Roboto Light"/>
            <w:b/>
            <w:sz w:val="20"/>
            <w:szCs w:val="20"/>
          </w:rPr>
          <w:t>info@hertfordshirelep.co.uk</w:t>
        </w:r>
      </w:hyperlink>
      <w:r w:rsidR="00561921" w:rsidRPr="00561921">
        <w:rPr>
          <w:rFonts w:ascii="Roboto Light" w:hAnsi="Roboto Light"/>
          <w:b/>
          <w:sz w:val="20"/>
          <w:szCs w:val="20"/>
        </w:rPr>
        <w:t xml:space="preserve"> by </w:t>
      </w:r>
      <w:r w:rsidR="00561921" w:rsidRPr="00561921">
        <w:rPr>
          <w:rFonts w:ascii="Roboto Light" w:hAnsi="Roboto Light"/>
          <w:b/>
          <w:sz w:val="20"/>
          <w:szCs w:val="20"/>
        </w:rPr>
        <w:t>12pm on 5th May 2021</w:t>
      </w:r>
      <w:r w:rsidR="00561921" w:rsidRPr="00561921">
        <w:rPr>
          <w:rFonts w:ascii="Roboto Light" w:hAnsi="Roboto Light"/>
          <w:b/>
          <w:sz w:val="20"/>
          <w:szCs w:val="20"/>
        </w:rPr>
        <w:t>.</w:t>
      </w:r>
      <w:bookmarkStart w:id="0" w:name="_GoBack"/>
      <w:bookmarkEnd w:id="0"/>
    </w:p>
    <w:sectPr w:rsidR="003E7A78" w:rsidRPr="00561921" w:rsidSect="00F35D15"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20"/>
      <w:pgMar w:top="737" w:right="1268" w:bottom="1843" w:left="1276" w:header="170" w:footer="113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A0DC0" w:rsidRDefault="001A0DC0" w:rsidP="00FC4252">
      <w:r>
        <w:separator/>
      </w:r>
    </w:p>
  </w:endnote>
  <w:endnote w:type="continuationSeparator" w:id="0">
    <w:p w:rsidR="001A0DC0" w:rsidRDefault="001A0DC0" w:rsidP="00FC42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1" w:fontKey="{3D6C37C0-DBC9-484C-AAA8-208EAB172BF7}"/>
    <w:embedBold r:id="rId2" w:fontKey="{BE2D9DB4-6BF5-4B82-93B8-8947976A5C57}"/>
  </w:font>
  <w:font w:name="Roboto Slab Medium">
    <w:panose1 w:val="00000000000000000000"/>
    <w:charset w:val="00"/>
    <w:family w:val="auto"/>
    <w:pitch w:val="variable"/>
    <w:sig w:usb0="200002FF" w:usb1="0000005B" w:usb2="00000020" w:usb3="00000000" w:csb0="0000019F" w:csb1="00000000"/>
    <w:embedRegular r:id="rId3" w:fontKey="{7099D029-BFD9-4FF5-AB03-52FD04D6F5E4}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Roboto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4" w:fontKey="{6347B95A-E0CD-48DE-8080-150C57EA7408}"/>
    <w:embedBold r:id="rId5" w:fontKey="{DA485F9C-0B4A-40FD-8463-E7D406729C68}"/>
    <w:embedItalic r:id="rId6" w:fontKey="{5B22FDAE-CC59-4CFC-BF5F-851F9CB20FE2}"/>
  </w:font>
  <w:font w:name="Roboto Slab">
    <w:panose1 w:val="00000000000000000000"/>
    <w:charset w:val="00"/>
    <w:family w:val="auto"/>
    <w:pitch w:val="variable"/>
    <w:sig w:usb0="E00002FF" w:usb1="5000205B" w:usb2="00000020" w:usb3="00000000" w:csb0="0000019F" w:csb1="00000000"/>
    <w:embedRegular r:id="rId7" w:fontKey="{E2AA5048-03DD-4B62-9A23-FFB54928CDE7}"/>
  </w:font>
  <w:font w:name="Roboto Slab Light">
    <w:panose1 w:val="00000000000000000000"/>
    <w:charset w:val="00"/>
    <w:family w:val="auto"/>
    <w:pitch w:val="variable"/>
    <w:sig w:usb0="E00002FF" w:usb1="5000205B" w:usb2="00000020" w:usb3="00000000" w:csb0="0000019F" w:csb1="00000000"/>
    <w:embedRegular r:id="rId8" w:fontKey="{B9BFB218-10B6-4231-992C-3ACDAD9128AE}"/>
  </w:font>
  <w:font w:name="Adelle PE Lt">
    <w:panose1 w:val="00000000000000000000"/>
    <w:charset w:val="4D"/>
    <w:family w:val="auto"/>
    <w:notTrueType/>
    <w:pitch w:val="variable"/>
    <w:sig w:usb0="A00002AF" w:usb1="4000205B" w:usb2="0000000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PageNumber"/>
      </w:rPr>
      <w:id w:val="6931485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:rsidR="00AE3EB0" w:rsidRDefault="00AE3EB0" w:rsidP="00ED05D3">
        <w:pPr>
          <w:pStyle w:val="Footer"/>
          <w:framePr w:wrap="none" w:vAnchor="text" w:hAnchor="margin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AE3EB0" w:rsidRDefault="00AE3EB0" w:rsidP="00ED05D3">
    <w:pPr>
      <w:pStyle w:val="Footer"/>
      <w:ind w:right="360" w:firstLine="360"/>
    </w:pPr>
  </w:p>
  <w:p w:rsidR="000F64CD" w:rsidRDefault="000F64C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PageNumber"/>
        <w:color w:val="161B8F" w:themeColor="text2"/>
      </w:rPr>
      <w:id w:val="-1889175654"/>
      <w:docPartObj>
        <w:docPartGallery w:val="Page Numbers (Bottom of Page)"/>
        <w:docPartUnique/>
      </w:docPartObj>
    </w:sdtPr>
    <w:sdtEndPr>
      <w:rPr>
        <w:rStyle w:val="PageNumber"/>
        <w:b w:val="0"/>
        <w:bCs/>
      </w:rPr>
    </w:sdtEndPr>
    <w:sdtContent>
      <w:p w:rsidR="00AE3EB0" w:rsidRPr="005D227D" w:rsidRDefault="00AE3EB0" w:rsidP="00ED05D3">
        <w:pPr>
          <w:pStyle w:val="Footer"/>
          <w:framePr w:wrap="none" w:vAnchor="text" w:hAnchor="margin" w:y="1"/>
          <w:rPr>
            <w:rStyle w:val="PageNumber"/>
            <w:color w:val="161B8F" w:themeColor="text2"/>
          </w:rPr>
        </w:pPr>
        <w:r w:rsidRPr="005D227D">
          <w:rPr>
            <w:rStyle w:val="PageNumber"/>
            <w:color w:val="161B8F" w:themeColor="text2"/>
          </w:rPr>
          <w:fldChar w:fldCharType="begin"/>
        </w:r>
        <w:r w:rsidRPr="005D227D">
          <w:rPr>
            <w:rStyle w:val="PageNumber"/>
            <w:color w:val="161B8F" w:themeColor="text2"/>
          </w:rPr>
          <w:instrText xml:space="preserve"> PAGE </w:instrText>
        </w:r>
        <w:r w:rsidRPr="005D227D">
          <w:rPr>
            <w:rStyle w:val="PageNumber"/>
            <w:color w:val="161B8F" w:themeColor="text2"/>
          </w:rPr>
          <w:fldChar w:fldCharType="separate"/>
        </w:r>
        <w:r w:rsidR="00F35D15">
          <w:rPr>
            <w:rStyle w:val="PageNumber"/>
            <w:noProof/>
            <w:color w:val="161B8F" w:themeColor="text2"/>
          </w:rPr>
          <w:t>2</w:t>
        </w:r>
        <w:r w:rsidRPr="005D227D">
          <w:rPr>
            <w:rStyle w:val="PageNumber"/>
            <w:color w:val="161B8F" w:themeColor="text2"/>
          </w:rPr>
          <w:fldChar w:fldCharType="end"/>
        </w:r>
      </w:p>
    </w:sdtContent>
  </w:sdt>
  <w:p w:rsidR="00EE6E2A" w:rsidRPr="00BA18B4" w:rsidRDefault="00BA18B4" w:rsidP="00D43D55">
    <w:pPr>
      <w:pStyle w:val="Footer"/>
      <w:ind w:firstLine="360"/>
      <w:jc w:val="right"/>
    </w:pPr>
    <w:r>
      <w:rPr>
        <w:noProof/>
        <w:lang w:val="en-GB" w:eastAsia="en-GB"/>
      </w:rPr>
      <w:drawing>
        <wp:inline distT="0" distB="0" distL="0" distR="0" wp14:anchorId="0CC70C1D" wp14:editId="152FBDBB">
          <wp:extent cx="271632" cy="271632"/>
          <wp:effectExtent l="0" t="0" r="0" b="0"/>
          <wp:docPr id="26" name="Graphic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HertsLEP_secondary-logo-colour.svg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1730" cy="2817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0F64CD" w:rsidRDefault="000F64CD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33C32" w:rsidRPr="00D3168C" w:rsidRDefault="001A0DC0" w:rsidP="00733C32">
    <w:pPr>
      <w:pStyle w:val="HertsLEPtitle"/>
      <w:jc w:val="both"/>
      <w:rPr>
        <w:rFonts w:ascii="Roboto Light" w:hAnsi="Roboto Light"/>
        <w:i/>
        <w:iCs/>
        <w:sz w:val="18"/>
        <w:szCs w:val="18"/>
      </w:rPr>
    </w:pPr>
    <w:r>
      <w:rPr>
        <w:noProof/>
        <w:lang w:val="en-GB" w:eastAsia="en-GB"/>
      </w:rPr>
      <w:drawing>
        <wp:anchor distT="0" distB="0" distL="114300" distR="114300" simplePos="0" relativeHeight="251642368" behindDoc="0" locked="0" layoutInCell="1" allowOverlap="1">
          <wp:simplePos x="0" y="0"/>
          <wp:positionH relativeFrom="column">
            <wp:posOffset>4269740</wp:posOffset>
          </wp:positionH>
          <wp:positionV relativeFrom="paragraph">
            <wp:posOffset>96520</wp:posOffset>
          </wp:positionV>
          <wp:extent cx="971550" cy="421019"/>
          <wp:effectExtent l="0" t="0" r="0" b="0"/>
          <wp:wrapNone/>
          <wp:docPr id="27" name="Graphic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HertsLEP_primary-logo-colour.sv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42101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Roboto Light" w:hAnsi="Roboto Light"/>
        <w:i/>
        <w:iCs/>
        <w:noProof/>
        <w:sz w:val="18"/>
        <w:szCs w:val="18"/>
        <w:lang w:val="en-GB" w:eastAsia="en-GB"/>
      </w:rPr>
      <w:drawing>
        <wp:anchor distT="0" distB="0" distL="114300" distR="114300" simplePos="0" relativeHeight="251690496" behindDoc="0" locked="0" layoutInCell="1" allowOverlap="1">
          <wp:simplePos x="0" y="0"/>
          <wp:positionH relativeFrom="column">
            <wp:posOffset>2936240</wp:posOffset>
          </wp:positionH>
          <wp:positionV relativeFrom="paragraph">
            <wp:posOffset>4445</wp:posOffset>
          </wp:positionV>
          <wp:extent cx="792997" cy="522605"/>
          <wp:effectExtent l="0" t="0" r="7620" b="0"/>
          <wp:wrapNone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rporate Logo CMYK PNG.png"/>
                  <pic:cNvPicPr/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4809" t="18834" r="14955" b="19093"/>
                  <a:stretch/>
                </pic:blipFill>
                <pic:spPr bwMode="auto">
                  <a:xfrm>
                    <a:off x="0" y="0"/>
                    <a:ext cx="792997" cy="5226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A7440">
      <w:rPr>
        <w:noProof/>
        <w:lang w:val="en-GB" w:eastAsia="en-GB"/>
      </w:rPr>
      <w:drawing>
        <wp:anchor distT="0" distB="0" distL="114300" distR="114300" simplePos="0" relativeHeight="251666944" behindDoc="0" locked="0" layoutInCell="1" allowOverlap="1" wp14:anchorId="7532C905" wp14:editId="3856B28C">
          <wp:simplePos x="0" y="0"/>
          <wp:positionH relativeFrom="column">
            <wp:posOffset>1304290</wp:posOffset>
          </wp:positionH>
          <wp:positionV relativeFrom="paragraph">
            <wp:posOffset>84455</wp:posOffset>
          </wp:positionV>
          <wp:extent cx="1257300" cy="398145"/>
          <wp:effectExtent l="0" t="0" r="0" b="1905"/>
          <wp:wrapNone/>
          <wp:docPr id="29" name="Picture 4" descr="UK Government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4" descr="UK Government logo"/>
                  <pic:cNvPicPr/>
                </pic:nvPicPr>
                <pic:blipFill rotWithShape="1"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403" t="19782" r="14017" b="11766"/>
                  <a:stretch/>
                </pic:blipFill>
                <pic:spPr bwMode="auto">
                  <a:xfrm>
                    <a:off x="0" y="0"/>
                    <a:ext cx="1265864" cy="400857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3C32" w:rsidRPr="00D3168C">
      <w:rPr>
        <w:rFonts w:ascii="Roboto Light" w:hAnsi="Roboto Light"/>
        <w:i/>
        <w:iCs/>
        <w:sz w:val="18"/>
        <w:szCs w:val="18"/>
      </w:rPr>
      <w:t xml:space="preserve">In partnership with </w:t>
    </w:r>
    <w:r w:rsidR="00733C32" w:rsidRPr="00D3168C">
      <w:rPr>
        <w:rFonts w:ascii="Roboto Light" w:hAnsi="Roboto Light"/>
        <w:i/>
        <w:iCs/>
        <w:sz w:val="18"/>
        <w:szCs w:val="18"/>
      </w:rPr>
      <w:tab/>
    </w:r>
  </w:p>
  <w:p w:rsidR="00733C32" w:rsidRPr="00733C32" w:rsidRDefault="001A0DC0" w:rsidP="001A0DC0">
    <w:pPr>
      <w:pStyle w:val="Footer"/>
      <w:tabs>
        <w:tab w:val="clear" w:pos="4320"/>
        <w:tab w:val="clear" w:pos="8640"/>
        <w:tab w:val="left" w:pos="7076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A0DC0" w:rsidRDefault="001A0DC0" w:rsidP="00FC4252">
      <w:r>
        <w:separator/>
      </w:r>
    </w:p>
  </w:footnote>
  <w:footnote w:type="continuationSeparator" w:id="0">
    <w:p w:rsidR="001A0DC0" w:rsidRDefault="001A0DC0" w:rsidP="00FC42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6231B" w:rsidRPr="00C6231B" w:rsidRDefault="00C6231B" w:rsidP="00C6231B">
    <w:pPr>
      <w:pStyle w:val="Header"/>
      <w:jc w:val="right"/>
    </w:pPr>
  </w:p>
  <w:p w:rsidR="000F64CD" w:rsidRDefault="000F64CD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01AF" w:rsidRPr="00EF0E64" w:rsidRDefault="00F001AF" w:rsidP="00EF0E64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E828CDC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DFA7EB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DF18537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A8ECFED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1267F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866AFC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03CF1F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77C798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A5100B0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398DC1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0021CBB"/>
    <w:multiLevelType w:val="hybridMultilevel"/>
    <w:tmpl w:val="18ACBC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6D6D0B"/>
    <w:multiLevelType w:val="hybridMultilevel"/>
    <w:tmpl w:val="2988AA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923136"/>
    <w:multiLevelType w:val="hybridMultilevel"/>
    <w:tmpl w:val="27E874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291C2C"/>
    <w:multiLevelType w:val="hybridMultilevel"/>
    <w:tmpl w:val="D6A03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FA5659A"/>
    <w:multiLevelType w:val="hybridMultilevel"/>
    <w:tmpl w:val="251C1B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AE971BE"/>
    <w:multiLevelType w:val="multilevel"/>
    <w:tmpl w:val="C030A7C4"/>
    <w:name w:val="SDG Headings"/>
    <w:lvl w:ilvl="0">
      <w:start w:val="1"/>
      <w:numFmt w:val="decimal"/>
      <w:lvlRestart w:val="0"/>
      <w:lvlText w:val="%1"/>
      <w:lvlJc w:val="left"/>
      <w:pPr>
        <w:ind w:left="0" w:hanging="850"/>
      </w:pPr>
    </w:lvl>
    <w:lvl w:ilvl="1">
      <w:start w:val="1"/>
      <w:numFmt w:val="decimal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decimal"/>
      <w:lvlRestart w:val="1"/>
      <w:lvlText w:val="%1.%4"/>
      <w:lvlJc w:val="left"/>
      <w:pPr>
        <w:ind w:left="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5FAA48E0"/>
    <w:multiLevelType w:val="hybridMultilevel"/>
    <w:tmpl w:val="F1A4B6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0"/>
  </w:num>
  <w:num w:numId="3">
    <w:abstractNumId w:val="12"/>
  </w:num>
  <w:num w:numId="4">
    <w:abstractNumId w:val="11"/>
  </w:num>
  <w:num w:numId="5">
    <w:abstractNumId w:val="16"/>
  </w:num>
  <w:num w:numId="6">
    <w:abstractNumId w:val="13"/>
  </w:num>
  <w:num w:numId="7">
    <w:abstractNumId w:val="0"/>
  </w:num>
  <w:num w:numId="8">
    <w:abstractNumId w:val="1"/>
  </w:num>
  <w:num w:numId="9">
    <w:abstractNumId w:val="2"/>
  </w:num>
  <w:num w:numId="10">
    <w:abstractNumId w:val="3"/>
  </w:num>
  <w:num w:numId="11">
    <w:abstractNumId w:val="8"/>
  </w:num>
  <w:num w:numId="12">
    <w:abstractNumId w:val="4"/>
  </w:num>
  <w:num w:numId="13">
    <w:abstractNumId w:val="5"/>
  </w:num>
  <w:num w:numId="14">
    <w:abstractNumId w:val="6"/>
  </w:num>
  <w:num w:numId="15">
    <w:abstractNumId w:val="7"/>
  </w:num>
  <w:num w:numId="16">
    <w:abstractNumId w:val="9"/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0DC0"/>
    <w:rsid w:val="0001340F"/>
    <w:rsid w:val="0002274C"/>
    <w:rsid w:val="00033A3F"/>
    <w:rsid w:val="00044DA4"/>
    <w:rsid w:val="0004571B"/>
    <w:rsid w:val="000478CD"/>
    <w:rsid w:val="0006372A"/>
    <w:rsid w:val="00065981"/>
    <w:rsid w:val="000C4166"/>
    <w:rsid w:val="000D18D4"/>
    <w:rsid w:val="000D6828"/>
    <w:rsid w:val="000E1295"/>
    <w:rsid w:val="000E3912"/>
    <w:rsid w:val="000E681C"/>
    <w:rsid w:val="000F64CD"/>
    <w:rsid w:val="001056B7"/>
    <w:rsid w:val="001056D9"/>
    <w:rsid w:val="00105D92"/>
    <w:rsid w:val="00156F9E"/>
    <w:rsid w:val="00173161"/>
    <w:rsid w:val="00180DEB"/>
    <w:rsid w:val="001853D3"/>
    <w:rsid w:val="001951CC"/>
    <w:rsid w:val="001A0DC0"/>
    <w:rsid w:val="001B7236"/>
    <w:rsid w:val="001B7CF1"/>
    <w:rsid w:val="001C5221"/>
    <w:rsid w:val="002275ED"/>
    <w:rsid w:val="00240760"/>
    <w:rsid w:val="00257C85"/>
    <w:rsid w:val="0028263C"/>
    <w:rsid w:val="0029099A"/>
    <w:rsid w:val="002A7FCE"/>
    <w:rsid w:val="002B7A64"/>
    <w:rsid w:val="002C17A1"/>
    <w:rsid w:val="002D6C24"/>
    <w:rsid w:val="002D7BE6"/>
    <w:rsid w:val="002E022C"/>
    <w:rsid w:val="002F3BE4"/>
    <w:rsid w:val="00331505"/>
    <w:rsid w:val="00334986"/>
    <w:rsid w:val="00353C75"/>
    <w:rsid w:val="0036188D"/>
    <w:rsid w:val="003660B0"/>
    <w:rsid w:val="003662C6"/>
    <w:rsid w:val="00380CF7"/>
    <w:rsid w:val="00390960"/>
    <w:rsid w:val="00394D5C"/>
    <w:rsid w:val="003A026B"/>
    <w:rsid w:val="003A0DF5"/>
    <w:rsid w:val="003B549B"/>
    <w:rsid w:val="003D3110"/>
    <w:rsid w:val="003D671F"/>
    <w:rsid w:val="003E7A78"/>
    <w:rsid w:val="003F69B8"/>
    <w:rsid w:val="00402355"/>
    <w:rsid w:val="00405A3B"/>
    <w:rsid w:val="00422105"/>
    <w:rsid w:val="00443596"/>
    <w:rsid w:val="00443ADC"/>
    <w:rsid w:val="00477F3E"/>
    <w:rsid w:val="00490977"/>
    <w:rsid w:val="0049724C"/>
    <w:rsid w:val="004A3528"/>
    <w:rsid w:val="004F376F"/>
    <w:rsid w:val="00504356"/>
    <w:rsid w:val="00506739"/>
    <w:rsid w:val="00507909"/>
    <w:rsid w:val="005343FD"/>
    <w:rsid w:val="0054325C"/>
    <w:rsid w:val="00561921"/>
    <w:rsid w:val="00567F3E"/>
    <w:rsid w:val="00577504"/>
    <w:rsid w:val="0058688F"/>
    <w:rsid w:val="005A5BDC"/>
    <w:rsid w:val="005B1072"/>
    <w:rsid w:val="005B325D"/>
    <w:rsid w:val="005C1120"/>
    <w:rsid w:val="005C175A"/>
    <w:rsid w:val="005C22EE"/>
    <w:rsid w:val="005D227D"/>
    <w:rsid w:val="005D4047"/>
    <w:rsid w:val="00622BB5"/>
    <w:rsid w:val="00645A92"/>
    <w:rsid w:val="00647422"/>
    <w:rsid w:val="006542DE"/>
    <w:rsid w:val="0067652F"/>
    <w:rsid w:val="006768B6"/>
    <w:rsid w:val="0068134D"/>
    <w:rsid w:val="006C5F37"/>
    <w:rsid w:val="006D0A1E"/>
    <w:rsid w:val="006D2B40"/>
    <w:rsid w:val="006D3A5D"/>
    <w:rsid w:val="006F1314"/>
    <w:rsid w:val="006F5803"/>
    <w:rsid w:val="006F5C36"/>
    <w:rsid w:val="0071310C"/>
    <w:rsid w:val="00733C32"/>
    <w:rsid w:val="007358F3"/>
    <w:rsid w:val="00756EAC"/>
    <w:rsid w:val="00763A34"/>
    <w:rsid w:val="00770995"/>
    <w:rsid w:val="007A474C"/>
    <w:rsid w:val="007E71D0"/>
    <w:rsid w:val="0081064D"/>
    <w:rsid w:val="0081072E"/>
    <w:rsid w:val="008137C9"/>
    <w:rsid w:val="0082383E"/>
    <w:rsid w:val="0083385C"/>
    <w:rsid w:val="008A2DBA"/>
    <w:rsid w:val="008B184F"/>
    <w:rsid w:val="008C107D"/>
    <w:rsid w:val="008D0648"/>
    <w:rsid w:val="00906DBA"/>
    <w:rsid w:val="009246D6"/>
    <w:rsid w:val="009343F4"/>
    <w:rsid w:val="009A735B"/>
    <w:rsid w:val="009C227A"/>
    <w:rsid w:val="009D3954"/>
    <w:rsid w:val="009D6322"/>
    <w:rsid w:val="009E74E2"/>
    <w:rsid w:val="009F780A"/>
    <w:rsid w:val="00A1250E"/>
    <w:rsid w:val="00A34DE0"/>
    <w:rsid w:val="00A43BB9"/>
    <w:rsid w:val="00A6249D"/>
    <w:rsid w:val="00A628B0"/>
    <w:rsid w:val="00A653AB"/>
    <w:rsid w:val="00A729CA"/>
    <w:rsid w:val="00A80F0F"/>
    <w:rsid w:val="00A8675D"/>
    <w:rsid w:val="00A95CA1"/>
    <w:rsid w:val="00AE3EB0"/>
    <w:rsid w:val="00AF7F32"/>
    <w:rsid w:val="00B321CE"/>
    <w:rsid w:val="00B624EE"/>
    <w:rsid w:val="00B7065E"/>
    <w:rsid w:val="00B748FB"/>
    <w:rsid w:val="00BA18B4"/>
    <w:rsid w:val="00BA199A"/>
    <w:rsid w:val="00BB30F9"/>
    <w:rsid w:val="00BB33F0"/>
    <w:rsid w:val="00BD21C5"/>
    <w:rsid w:val="00BD579C"/>
    <w:rsid w:val="00BF056E"/>
    <w:rsid w:val="00C44923"/>
    <w:rsid w:val="00C6231B"/>
    <w:rsid w:val="00C83F8B"/>
    <w:rsid w:val="00C94476"/>
    <w:rsid w:val="00CA39A0"/>
    <w:rsid w:val="00CD2BF4"/>
    <w:rsid w:val="00CF123F"/>
    <w:rsid w:val="00D01B8C"/>
    <w:rsid w:val="00D23951"/>
    <w:rsid w:val="00D418B2"/>
    <w:rsid w:val="00D43D55"/>
    <w:rsid w:val="00D629F7"/>
    <w:rsid w:val="00D65CA9"/>
    <w:rsid w:val="00D75C50"/>
    <w:rsid w:val="00D9037C"/>
    <w:rsid w:val="00DB7497"/>
    <w:rsid w:val="00E0428F"/>
    <w:rsid w:val="00E06F74"/>
    <w:rsid w:val="00E30CE4"/>
    <w:rsid w:val="00E67129"/>
    <w:rsid w:val="00E7498A"/>
    <w:rsid w:val="00EA6787"/>
    <w:rsid w:val="00ED05D3"/>
    <w:rsid w:val="00EE6E2A"/>
    <w:rsid w:val="00EE78F2"/>
    <w:rsid w:val="00EF0E64"/>
    <w:rsid w:val="00EF6481"/>
    <w:rsid w:val="00F001AF"/>
    <w:rsid w:val="00F12C9B"/>
    <w:rsid w:val="00F35D15"/>
    <w:rsid w:val="00F65D39"/>
    <w:rsid w:val="00F734AE"/>
    <w:rsid w:val="00F837A3"/>
    <w:rsid w:val="00FB6FF2"/>
    <w:rsid w:val="00FC4252"/>
    <w:rsid w:val="00FF0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."/>
  <w:listSeparator w:val=","/>
  <w14:docId w14:val="1EA00161"/>
  <w14:defaultImageDpi w14:val="300"/>
  <w15:docId w15:val="{2B02A0BB-84D3-42F0-B125-FC077524C6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2" w:qFormat="1"/>
    <w:lsdException w:name="heading 2" w:semiHidden="1" w:uiPriority="3" w:unhideWhenUsed="1" w:qFormat="1"/>
    <w:lsdException w:name="heading 3" w:semiHidden="1" w:uiPriority="4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7236"/>
    <w:pPr>
      <w:spacing w:before="240" w:after="240"/>
    </w:pPr>
    <w:rPr>
      <w:rFonts w:ascii="Roboto" w:hAnsi="Roboto"/>
      <w:sz w:val="28"/>
    </w:rPr>
  </w:style>
  <w:style w:type="paragraph" w:styleId="Heading1">
    <w:name w:val="heading 1"/>
    <w:basedOn w:val="Normal"/>
    <w:next w:val="Normal"/>
    <w:link w:val="Heading1Char"/>
    <w:uiPriority w:val="2"/>
    <w:qFormat/>
    <w:rsid w:val="00DB7497"/>
    <w:pPr>
      <w:keepNext/>
      <w:keepLines/>
      <w:outlineLvl w:val="0"/>
    </w:pPr>
    <w:rPr>
      <w:rFonts w:ascii="Roboto Slab Medium" w:eastAsiaTheme="majorEastAsia" w:hAnsi="Roboto Slab Medium" w:cstheme="majorBidi"/>
      <w:color w:val="161B8F" w:themeColor="text2"/>
      <w:sz w:val="56"/>
      <w:szCs w:val="32"/>
    </w:rPr>
  </w:style>
  <w:style w:type="paragraph" w:styleId="Heading2">
    <w:name w:val="heading 2"/>
    <w:basedOn w:val="Normal"/>
    <w:next w:val="Normal"/>
    <w:link w:val="Heading2Char"/>
    <w:uiPriority w:val="3"/>
    <w:unhideWhenUsed/>
    <w:qFormat/>
    <w:rsid w:val="00BA199A"/>
    <w:pPr>
      <w:keepNext/>
      <w:keepLines/>
      <w:spacing w:before="40" w:after="0"/>
      <w:outlineLvl w:val="1"/>
    </w:pPr>
    <w:rPr>
      <w:rFonts w:ascii="Roboto Slab Medium" w:eastAsiaTheme="majorEastAsia" w:hAnsi="Roboto Slab Medium" w:cstheme="majorBidi"/>
      <w:color w:val="161B8F" w:themeColor="text2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4"/>
    <w:unhideWhenUsed/>
    <w:qFormat/>
    <w:rsid w:val="002D6C24"/>
    <w:pPr>
      <w:keepNext/>
      <w:keepLines/>
      <w:spacing w:before="40" w:after="0"/>
      <w:outlineLvl w:val="2"/>
    </w:pPr>
    <w:rPr>
      <w:rFonts w:ascii="Roboto Slab Medium" w:eastAsiaTheme="majorEastAsia" w:hAnsi="Roboto Slab Medium" w:cstheme="majorBidi"/>
      <w:color w:val="161B8F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8134D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10146A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44923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44923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FC4252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C4252"/>
  </w:style>
  <w:style w:type="paragraph" w:styleId="Footer">
    <w:name w:val="footer"/>
    <w:basedOn w:val="Normal"/>
    <w:link w:val="FooterChar"/>
    <w:uiPriority w:val="99"/>
    <w:unhideWhenUsed/>
    <w:rsid w:val="00E7498A"/>
    <w:pPr>
      <w:tabs>
        <w:tab w:val="center" w:pos="4320"/>
        <w:tab w:val="right" w:pos="8640"/>
      </w:tabs>
    </w:pPr>
    <w:rPr>
      <w:b/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E7498A"/>
    <w:rPr>
      <w:rFonts w:ascii="Roboto" w:hAnsi="Roboto"/>
      <w:b/>
      <w:sz w:val="20"/>
    </w:rPr>
  </w:style>
  <w:style w:type="table" w:styleId="TableGrid">
    <w:name w:val="Table Grid"/>
    <w:basedOn w:val="TableNormal"/>
    <w:uiPriority w:val="59"/>
    <w:rsid w:val="001056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056D9"/>
    <w:pPr>
      <w:ind w:left="720"/>
      <w:contextualSpacing/>
    </w:pPr>
  </w:style>
  <w:style w:type="paragraph" w:customStyle="1" w:styleId="HertLEPlightpanel">
    <w:name w:val="Hert LEP light panel"/>
    <w:basedOn w:val="Normal"/>
    <w:qFormat/>
    <w:rsid w:val="0081064D"/>
    <w:pPr>
      <w:spacing w:before="60" w:after="60"/>
    </w:pPr>
    <w:rPr>
      <w:rFonts w:ascii="Roboto Light" w:hAnsi="Roboto Light" w:cstheme="minorHAnsi"/>
      <w:sz w:val="20"/>
      <w:szCs w:val="20"/>
    </w:rPr>
  </w:style>
  <w:style w:type="paragraph" w:customStyle="1" w:styleId="HertsLEPboldpanel">
    <w:name w:val="Herts LEP bold panel"/>
    <w:basedOn w:val="Normal"/>
    <w:qFormat/>
    <w:rsid w:val="0081064D"/>
    <w:pPr>
      <w:spacing w:before="60" w:after="60"/>
    </w:pPr>
    <w:rPr>
      <w:rFonts w:cstheme="minorHAnsi"/>
      <w:b/>
      <w:bCs/>
      <w:sz w:val="20"/>
      <w:szCs w:val="20"/>
    </w:rPr>
  </w:style>
  <w:style w:type="paragraph" w:customStyle="1" w:styleId="HertsLEPtitle">
    <w:name w:val="Herts LEP title"/>
    <w:basedOn w:val="Normal"/>
    <w:qFormat/>
    <w:rsid w:val="0006372A"/>
    <w:pPr>
      <w:tabs>
        <w:tab w:val="left" w:pos="3969"/>
        <w:tab w:val="left" w:pos="4111"/>
        <w:tab w:val="left" w:pos="4395"/>
      </w:tabs>
    </w:pPr>
    <w:rPr>
      <w:rFonts w:ascii="Roboto Slab Medium" w:hAnsi="Roboto Slab Medium"/>
      <w:color w:val="161B8F" w:themeColor="text2"/>
      <w:sz w:val="48"/>
      <w:szCs w:val="4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358F3"/>
    <w:pPr>
      <w:spacing w:before="0" w:after="0"/>
    </w:pPr>
    <w:rPr>
      <w:sz w:val="20"/>
      <w:szCs w:val="20"/>
    </w:rPr>
  </w:style>
  <w:style w:type="paragraph" w:styleId="NoSpacing">
    <w:name w:val="No Spacing"/>
    <w:link w:val="NoSpacingChar"/>
    <w:uiPriority w:val="1"/>
    <w:qFormat/>
    <w:rsid w:val="0036188D"/>
    <w:rPr>
      <w:sz w:val="22"/>
      <w:szCs w:val="22"/>
      <w:lang w:eastAsia="zh-CN"/>
    </w:rPr>
  </w:style>
  <w:style w:type="character" w:customStyle="1" w:styleId="NoSpacingChar">
    <w:name w:val="No Spacing Char"/>
    <w:basedOn w:val="DefaultParagraphFont"/>
    <w:link w:val="NoSpacing"/>
    <w:uiPriority w:val="1"/>
    <w:rsid w:val="0036188D"/>
    <w:rPr>
      <w:sz w:val="22"/>
      <w:szCs w:val="22"/>
      <w:lang w:eastAsia="zh-CN"/>
    </w:rPr>
  </w:style>
  <w:style w:type="character" w:customStyle="1" w:styleId="Heading1Char">
    <w:name w:val="Heading 1 Char"/>
    <w:basedOn w:val="DefaultParagraphFont"/>
    <w:link w:val="Heading1"/>
    <w:uiPriority w:val="9"/>
    <w:rsid w:val="00DB7497"/>
    <w:rPr>
      <w:rFonts w:ascii="Roboto Slab Medium" w:eastAsiaTheme="majorEastAsia" w:hAnsi="Roboto Slab Medium" w:cstheme="majorBidi"/>
      <w:color w:val="161B8F" w:themeColor="text2"/>
      <w:sz w:val="56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353C75"/>
    <w:pPr>
      <w:spacing w:before="480" w:line="276" w:lineRule="auto"/>
      <w:outlineLvl w:val="9"/>
    </w:pPr>
    <w:rPr>
      <w:bCs/>
      <w:szCs w:val="28"/>
    </w:rPr>
  </w:style>
  <w:style w:type="paragraph" w:styleId="TOC2">
    <w:name w:val="toc 2"/>
    <w:basedOn w:val="Normal"/>
    <w:next w:val="Normal"/>
    <w:autoRedefine/>
    <w:uiPriority w:val="39"/>
    <w:unhideWhenUsed/>
    <w:rsid w:val="006F5803"/>
    <w:pPr>
      <w:spacing w:before="120"/>
      <w:ind w:left="240"/>
    </w:pPr>
    <w:rPr>
      <w:rFonts w:ascii="Roboto Light" w:hAnsi="Roboto Light" w:cstheme="minorHAnsi"/>
      <w:bCs/>
      <w:sz w:val="22"/>
      <w:szCs w:val="22"/>
    </w:rPr>
  </w:style>
  <w:style w:type="paragraph" w:styleId="TOC1">
    <w:name w:val="toc 1"/>
    <w:basedOn w:val="Normal"/>
    <w:next w:val="Normal"/>
    <w:autoRedefine/>
    <w:uiPriority w:val="39"/>
    <w:unhideWhenUsed/>
    <w:rsid w:val="00FB6FF2"/>
    <w:pPr>
      <w:spacing w:before="120" w:line="360" w:lineRule="auto"/>
    </w:pPr>
    <w:rPr>
      <w:rFonts w:cstheme="minorHAnsi"/>
      <w:bCs/>
      <w:iCs/>
    </w:rPr>
  </w:style>
  <w:style w:type="paragraph" w:styleId="TOC3">
    <w:name w:val="toc 3"/>
    <w:basedOn w:val="Normal"/>
    <w:next w:val="Normal"/>
    <w:autoRedefine/>
    <w:uiPriority w:val="39"/>
    <w:unhideWhenUsed/>
    <w:rsid w:val="006F5803"/>
    <w:pPr>
      <w:ind w:left="480"/>
    </w:pPr>
    <w:rPr>
      <w:rFonts w:ascii="Roboto Light" w:hAnsi="Roboto Light"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394D5C"/>
    <w:pPr>
      <w:ind w:left="72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394D5C"/>
    <w:pPr>
      <w:ind w:left="96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394D5C"/>
    <w:pPr>
      <w:ind w:left="120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394D5C"/>
    <w:pPr>
      <w:ind w:left="144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394D5C"/>
    <w:pPr>
      <w:ind w:left="168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394D5C"/>
    <w:pPr>
      <w:ind w:left="1920"/>
    </w:pPr>
    <w:rPr>
      <w:rFonts w:cstheme="minorHAnsi"/>
      <w:sz w:val="20"/>
      <w:szCs w:val="20"/>
    </w:rPr>
  </w:style>
  <w:style w:type="character" w:styleId="PageNumber">
    <w:name w:val="page number"/>
    <w:basedOn w:val="DefaultParagraphFont"/>
    <w:uiPriority w:val="99"/>
    <w:semiHidden/>
    <w:unhideWhenUsed/>
    <w:rsid w:val="00AE3EB0"/>
  </w:style>
  <w:style w:type="character" w:styleId="Hyperlink">
    <w:name w:val="Hyperlink"/>
    <w:basedOn w:val="DefaultParagraphFont"/>
    <w:uiPriority w:val="99"/>
    <w:unhideWhenUsed/>
    <w:rsid w:val="00353C75"/>
    <w:rPr>
      <w:color w:val="161B8F" w:themeColor="hyperlink"/>
      <w:u w:val="single"/>
    </w:rPr>
  </w:style>
  <w:style w:type="paragraph" w:customStyle="1" w:styleId="HertsLEPStandfirst">
    <w:name w:val="Herts LEP Standfirst"/>
    <w:basedOn w:val="Normal"/>
    <w:qFormat/>
    <w:rsid w:val="00567F3E"/>
    <w:pPr>
      <w:spacing w:before="360" w:after="360"/>
    </w:pPr>
    <w:rPr>
      <w:rFonts w:ascii="Roboto Light" w:hAnsi="Roboto Light"/>
    </w:rPr>
  </w:style>
  <w:style w:type="character" w:customStyle="1" w:styleId="Heading2Char">
    <w:name w:val="Heading 2 Char"/>
    <w:basedOn w:val="DefaultParagraphFont"/>
    <w:link w:val="Heading2"/>
    <w:uiPriority w:val="9"/>
    <w:rsid w:val="00BA199A"/>
    <w:rPr>
      <w:rFonts w:ascii="Roboto Slab Medium" w:eastAsiaTheme="majorEastAsia" w:hAnsi="Roboto Slab Medium" w:cstheme="majorBidi"/>
      <w:color w:val="161B8F" w:themeColor="text2"/>
      <w:sz w:val="36"/>
      <w:szCs w:val="26"/>
    </w:rPr>
  </w:style>
  <w:style w:type="paragraph" w:styleId="NormalWeb">
    <w:name w:val="Normal (Web)"/>
    <w:basedOn w:val="Normal"/>
    <w:uiPriority w:val="99"/>
    <w:semiHidden/>
    <w:unhideWhenUsed/>
    <w:rsid w:val="00567F3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lang w:val="en-GB" w:eastAsia="en-GB"/>
    </w:rPr>
  </w:style>
  <w:style w:type="character" w:styleId="Strong">
    <w:name w:val="Strong"/>
    <w:basedOn w:val="DefaultParagraphFont"/>
    <w:uiPriority w:val="22"/>
    <w:qFormat/>
    <w:rsid w:val="00567F3E"/>
    <w:rPr>
      <w:b/>
      <w:bCs/>
    </w:rPr>
  </w:style>
  <w:style w:type="character" w:customStyle="1" w:styleId="apple-converted-space">
    <w:name w:val="apple-converted-space"/>
    <w:basedOn w:val="DefaultParagraphFont"/>
    <w:rsid w:val="00567F3E"/>
  </w:style>
  <w:style w:type="character" w:customStyle="1" w:styleId="Heading3Char">
    <w:name w:val="Heading 3 Char"/>
    <w:basedOn w:val="DefaultParagraphFont"/>
    <w:link w:val="Heading3"/>
    <w:uiPriority w:val="9"/>
    <w:rsid w:val="002D6C24"/>
    <w:rPr>
      <w:rFonts w:ascii="Roboto Slab Medium" w:eastAsiaTheme="majorEastAsia" w:hAnsi="Roboto Slab Medium" w:cstheme="majorBidi"/>
      <w:color w:val="161B8F" w:themeColor="accent1"/>
      <w:sz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8134D"/>
    <w:rPr>
      <w:rFonts w:asciiTheme="majorHAnsi" w:eastAsiaTheme="majorEastAsia" w:hAnsiTheme="majorHAnsi" w:cstheme="majorBidi"/>
      <w:color w:val="10146A" w:themeColor="accent1" w:themeShade="BF"/>
      <w:sz w:val="28"/>
    </w:rPr>
  </w:style>
  <w:style w:type="table" w:styleId="GridTable2-Accent1">
    <w:name w:val="Grid Table 2 Accent 1"/>
    <w:basedOn w:val="TableNormal"/>
    <w:uiPriority w:val="47"/>
    <w:rsid w:val="00B7065E"/>
    <w:tblPr>
      <w:tblStyleRowBandSize w:val="1"/>
      <w:tblStyleColBandSize w:val="1"/>
      <w:tblBorders>
        <w:top w:val="single" w:sz="2" w:space="0" w:color="4B51E3" w:themeColor="accent1" w:themeTint="99"/>
        <w:bottom w:val="single" w:sz="2" w:space="0" w:color="4B51E3" w:themeColor="accent1" w:themeTint="99"/>
        <w:insideH w:val="single" w:sz="2" w:space="0" w:color="4B51E3" w:themeColor="accent1" w:themeTint="99"/>
        <w:insideV w:val="single" w:sz="2" w:space="0" w:color="4B51E3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B51E3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B51E3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3C5F5" w:themeFill="accent1" w:themeFillTint="33"/>
      </w:tcPr>
    </w:tblStylePr>
    <w:tblStylePr w:type="band1Horz">
      <w:tblPr/>
      <w:tcPr>
        <w:shd w:val="clear" w:color="auto" w:fill="C3C5F5" w:themeFill="accent1" w:themeFillTint="33"/>
      </w:tcPr>
    </w:tblStylePr>
  </w:style>
  <w:style w:type="table" w:styleId="GridTable4-Accent1">
    <w:name w:val="Grid Table 4 Accent 1"/>
    <w:basedOn w:val="TableNormal"/>
    <w:uiPriority w:val="49"/>
    <w:rsid w:val="00B7065E"/>
    <w:tblPr>
      <w:tblStyleRowBandSize w:val="1"/>
      <w:tblStyleColBandSize w:val="1"/>
      <w:tblBorders>
        <w:top w:val="single" w:sz="4" w:space="0" w:color="4B51E3" w:themeColor="accent1" w:themeTint="99"/>
        <w:left w:val="single" w:sz="4" w:space="0" w:color="4B51E3" w:themeColor="accent1" w:themeTint="99"/>
        <w:bottom w:val="single" w:sz="4" w:space="0" w:color="4B51E3" w:themeColor="accent1" w:themeTint="99"/>
        <w:right w:val="single" w:sz="4" w:space="0" w:color="4B51E3" w:themeColor="accent1" w:themeTint="99"/>
        <w:insideH w:val="single" w:sz="4" w:space="0" w:color="4B51E3" w:themeColor="accent1" w:themeTint="99"/>
        <w:insideV w:val="single" w:sz="4" w:space="0" w:color="4B51E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61B8F" w:themeColor="accent1"/>
          <w:left w:val="single" w:sz="4" w:space="0" w:color="161B8F" w:themeColor="accent1"/>
          <w:bottom w:val="single" w:sz="4" w:space="0" w:color="161B8F" w:themeColor="accent1"/>
          <w:right w:val="single" w:sz="4" w:space="0" w:color="161B8F" w:themeColor="accent1"/>
          <w:insideH w:val="nil"/>
          <w:insideV w:val="nil"/>
        </w:tcBorders>
        <w:shd w:val="clear" w:color="auto" w:fill="161B8F" w:themeFill="accent1"/>
      </w:tcPr>
    </w:tblStylePr>
    <w:tblStylePr w:type="lastRow">
      <w:rPr>
        <w:b/>
        <w:bCs/>
      </w:rPr>
      <w:tblPr/>
      <w:tcPr>
        <w:tcBorders>
          <w:top w:val="double" w:sz="4" w:space="0" w:color="161B8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3C5F5" w:themeFill="accent1" w:themeFillTint="33"/>
      </w:tcPr>
    </w:tblStylePr>
    <w:tblStylePr w:type="band1Horz">
      <w:tblPr/>
      <w:tcPr>
        <w:shd w:val="clear" w:color="auto" w:fill="C3C5F5" w:themeFill="accent1" w:themeFillTint="33"/>
      </w:tcPr>
    </w:tblStylePr>
  </w:style>
  <w:style w:type="paragraph" w:customStyle="1" w:styleId="HertsLEPbodylight">
    <w:name w:val="Herts LEP body light"/>
    <w:basedOn w:val="Normal"/>
    <w:qFormat/>
    <w:rsid w:val="00402355"/>
    <w:rPr>
      <w:rFonts w:ascii="Roboto Light" w:hAnsi="Roboto Light"/>
      <w:sz w:val="20"/>
      <w:szCs w:val="20"/>
    </w:rPr>
  </w:style>
  <w:style w:type="paragraph" w:customStyle="1" w:styleId="HertsLEPcrosshead">
    <w:name w:val="Herts LEP crosshead"/>
    <w:basedOn w:val="HertsLEPboldpanel"/>
    <w:qFormat/>
    <w:rsid w:val="00CF123F"/>
    <w:pPr>
      <w:spacing w:before="240" w:after="240"/>
    </w:pPr>
    <w:rPr>
      <w:color w:val="161B8F" w:themeColor="accent1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358F3"/>
    <w:rPr>
      <w:rFonts w:ascii="Roboto" w:hAnsi="Roboto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7358F3"/>
    <w:rPr>
      <w:vertAlign w:val="superscript"/>
    </w:rPr>
  </w:style>
  <w:style w:type="paragraph" w:styleId="Quote">
    <w:name w:val="Quote"/>
    <w:basedOn w:val="Normal"/>
    <w:next w:val="Normal"/>
    <w:link w:val="QuoteChar"/>
    <w:uiPriority w:val="29"/>
    <w:qFormat/>
    <w:rsid w:val="00EA6787"/>
    <w:pPr>
      <w:spacing w:before="200" w:after="160"/>
      <w:ind w:right="864"/>
    </w:pPr>
    <w:rPr>
      <w:rFonts w:ascii="Roboto Slab" w:hAnsi="Roboto Slab"/>
      <w:iCs/>
      <w:color w:val="161B8F" w:themeColor="text2"/>
    </w:rPr>
  </w:style>
  <w:style w:type="character" w:customStyle="1" w:styleId="QuoteChar">
    <w:name w:val="Quote Char"/>
    <w:basedOn w:val="DefaultParagraphFont"/>
    <w:link w:val="Quote"/>
    <w:uiPriority w:val="29"/>
    <w:rsid w:val="00EA6787"/>
    <w:rPr>
      <w:rFonts w:ascii="Roboto Slab" w:hAnsi="Roboto Slab"/>
      <w:iCs/>
      <w:color w:val="161B8F" w:themeColor="text2"/>
      <w:sz w:val="28"/>
    </w:rPr>
  </w:style>
  <w:style w:type="paragraph" w:customStyle="1" w:styleId="LEPquote">
    <w:name w:val="LEP quote"/>
    <w:basedOn w:val="Normal"/>
    <w:uiPriority w:val="99"/>
    <w:rsid w:val="003D671F"/>
    <w:pPr>
      <w:autoSpaceDE w:val="0"/>
      <w:autoSpaceDN w:val="0"/>
      <w:adjustRightInd w:val="0"/>
      <w:spacing w:before="0" w:after="0" w:line="400" w:lineRule="atLeast"/>
      <w:textAlignment w:val="center"/>
    </w:pPr>
    <w:rPr>
      <w:rFonts w:ascii="Roboto Slab Light" w:hAnsi="Roboto Slab Light" w:cs="Adelle PE Lt"/>
      <w:color w:val="161B8F" w:themeColor="text2"/>
      <w:spacing w:val="-6"/>
      <w:szCs w:val="28"/>
      <w:lang w:val="en-GB"/>
    </w:rPr>
  </w:style>
  <w:style w:type="paragraph" w:customStyle="1" w:styleId="HertsLEPpanelheading">
    <w:name w:val="Herts LEP panel heading"/>
    <w:qFormat/>
    <w:rsid w:val="00A653AB"/>
    <w:rPr>
      <w:rFonts w:ascii="Roboto Slab Medium" w:eastAsiaTheme="majorEastAsia" w:hAnsi="Roboto Slab Medium" w:cstheme="majorBidi"/>
      <w:iCs/>
      <w:color w:val="161B8F" w:themeColor="text2"/>
      <w:sz w:val="28"/>
    </w:rPr>
  </w:style>
  <w:style w:type="table" w:customStyle="1" w:styleId="SteerTableDefault">
    <w:name w:val="Steer Table Default"/>
    <w:basedOn w:val="TableNormal"/>
    <w:uiPriority w:val="16"/>
    <w:rsid w:val="0067652F"/>
    <w:pPr>
      <w:spacing w:line="240" w:lineRule="atLeast"/>
    </w:pPr>
    <w:rPr>
      <w:rFonts w:eastAsiaTheme="minorHAnsi"/>
      <w:color w:val="000000"/>
      <w:sz w:val="20"/>
      <w:szCs w:val="22"/>
      <w:lang w:val="en-GB"/>
    </w:rPr>
    <w:tblPr>
      <w:tblStyleRowBandSize w:val="1"/>
      <w:tblStyleColBandSize w:val="1"/>
      <w:tblBorders>
        <w:top w:val="single" w:sz="4" w:space="0" w:color="161B8F" w:themeColor="accent1"/>
        <w:left w:val="single" w:sz="4" w:space="0" w:color="161B8F" w:themeColor="accent1"/>
        <w:bottom w:val="single" w:sz="4" w:space="0" w:color="161B8F" w:themeColor="accent1"/>
        <w:right w:val="single" w:sz="4" w:space="0" w:color="161B8F" w:themeColor="accent1"/>
        <w:insideH w:val="single" w:sz="2" w:space="0" w:color="161B8F" w:themeColor="accent1"/>
        <w:insideV w:val="single" w:sz="2" w:space="0" w:color="161B8F" w:themeColor="accent1"/>
      </w:tblBorders>
      <w:tblCellMar>
        <w:top w:w="43" w:type="dxa"/>
        <w:bottom w:w="43" w:type="dxa"/>
      </w:tblCellMar>
    </w:tblPr>
    <w:tblStylePr w:type="firstRow">
      <w:rPr>
        <w:b/>
        <w:color w:val="FFFFFF"/>
      </w:rPr>
      <w:tblPr/>
      <w:tcPr>
        <w:tcBorders>
          <w:top w:val="single" w:sz="4" w:space="0" w:color="161B8F" w:themeColor="accent1"/>
          <w:left w:val="single" w:sz="4" w:space="0" w:color="161B8F" w:themeColor="accent1"/>
          <w:bottom w:val="nil"/>
          <w:right w:val="single" w:sz="4" w:space="0" w:color="161B8F" w:themeColor="accent1"/>
          <w:insideH w:val="nil"/>
          <w:insideV w:val="single" w:sz="2" w:space="0" w:color="FFFFFF" w:themeColor="background1"/>
          <w:tl2br w:val="nil"/>
          <w:tr2bl w:val="nil"/>
        </w:tcBorders>
        <w:shd w:val="clear" w:color="auto" w:fill="161B8F" w:themeFill="text2"/>
      </w:tcPr>
    </w:tblStylePr>
    <w:tblStylePr w:type="lastRow">
      <w:tblPr/>
      <w:tcPr>
        <w:tcBorders>
          <w:top w:val="single" w:sz="18" w:space="0" w:color="161B8F" w:themeColor="accent1"/>
          <w:left w:val="single" w:sz="4" w:space="0" w:color="161B8F" w:themeColor="accent1"/>
          <w:bottom w:val="single" w:sz="4" w:space="0" w:color="161B8F" w:themeColor="accent1"/>
          <w:right w:val="single" w:sz="4" w:space="0" w:color="161B8F" w:themeColor="accent1"/>
          <w:insideH w:val="nil"/>
          <w:insideV w:val="single" w:sz="2" w:space="0" w:color="161B8F" w:themeColor="accent1"/>
          <w:tl2br w:val="nil"/>
          <w:tr2bl w:val="nil"/>
        </w:tcBorders>
      </w:tcPr>
    </w:tblStylePr>
    <w:tblStylePr w:type="lastCol">
      <w:tblPr/>
      <w:tcPr>
        <w:tcBorders>
          <w:top w:val="nil"/>
          <w:left w:val="single" w:sz="18" w:space="0" w:color="161B8F" w:themeColor="accent1"/>
          <w:bottom w:val="single" w:sz="4" w:space="0" w:color="161B8F" w:themeColor="accent1"/>
          <w:right w:val="single" w:sz="4" w:space="0" w:color="161B8F" w:themeColor="accent1"/>
          <w:insideH w:val="single" w:sz="4" w:space="0" w:color="161B8F" w:themeColor="accent1"/>
          <w:insideV w:val="nil"/>
          <w:tl2br w:val="nil"/>
          <w:tr2bl w:val="nil"/>
        </w:tcBorders>
      </w:tcPr>
    </w:tblStylePr>
    <w:tblStylePr w:type="neCell">
      <w:tblPr/>
      <w:tcPr>
        <w:tcBorders>
          <w:top w:val="single" w:sz="2" w:space="0" w:color="161B8F" w:themeColor="accent1"/>
          <w:left w:val="single" w:sz="2" w:space="0" w:color="161B8F" w:themeColor="accent1"/>
          <w:bottom w:val="single" w:sz="2" w:space="0" w:color="161B8F" w:themeColor="accent1"/>
          <w:right w:val="single" w:sz="2" w:space="0" w:color="161B8F" w:themeColor="accent1"/>
          <w:insideH w:val="nil"/>
          <w:insideV w:val="nil"/>
          <w:tl2br w:val="nil"/>
          <w:tr2bl w:val="nil"/>
        </w:tcBorders>
      </w:tcPr>
    </w:tblStylePr>
    <w:tblStylePr w:type="seCell">
      <w:tblPr/>
      <w:tcPr>
        <w:tcBorders>
          <w:left w:val="single" w:sz="18" w:space="0" w:color="161B8F" w:themeColor="accent1"/>
        </w:tcBorders>
      </w:tcPr>
    </w:tblStylePr>
  </w:style>
  <w:style w:type="paragraph" w:customStyle="1" w:styleId="NormalNumbered">
    <w:name w:val="Normal Numbered"/>
    <w:uiPriority w:val="6"/>
    <w:qFormat/>
    <w:rsid w:val="0081072E"/>
    <w:pPr>
      <w:spacing w:before="140" w:after="140" w:line="280" w:lineRule="atLeast"/>
      <w:ind w:hanging="850"/>
    </w:pPr>
    <w:rPr>
      <w:rFonts w:eastAsiaTheme="minorHAnsi"/>
      <w:color w:val="000000" w:themeColor="text1"/>
      <w:sz w:val="22"/>
      <w:szCs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43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64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7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78407">
          <w:marLeft w:val="0"/>
          <w:marRight w:val="0"/>
          <w:marTop w:val="9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436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571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445817">
              <w:marLeft w:val="0"/>
              <w:marRight w:val="0"/>
              <w:marTop w:val="0"/>
              <w:marBottom w:val="0"/>
              <w:divBdr>
                <w:top w:val="single" w:sz="18" w:space="6" w:color="D3DBE4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776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126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669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16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932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809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52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56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695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481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3751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1027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5532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97270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401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8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899698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200022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63696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059287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172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351410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503038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70160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2210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359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0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hertfordshirelep.co.uk" TargetMode="Externa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svg"/><Relationship Id="rId1" Type="http://schemas.openxmlformats.org/officeDocument/2006/relationships/image" Target="media/image1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11.svg"/><Relationship Id="rId1" Type="http://schemas.openxmlformats.org/officeDocument/2006/relationships/image" Target="media/image2.png"/><Relationship Id="rId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W:\NEW%20LEP%20FOLDERS\LEP%20Templates,%20Logos%20&amp;%20Brand%20Guidelines\Branded%20templates%202020\HLEP_Partner_Report_Template.dotx" TargetMode="External"/></Relationships>
</file>

<file path=word/theme/theme1.xml><?xml version="1.0" encoding="utf-8"?>
<a:theme xmlns:a="http://schemas.openxmlformats.org/drawingml/2006/main" name="HertsLEP_PowerpointTemplate">
  <a:themeElements>
    <a:clrScheme name="Hertfordshire LEP">
      <a:dk1>
        <a:srgbClr val="000000"/>
      </a:dk1>
      <a:lt1>
        <a:sysClr val="window" lastClr="FFFFFF"/>
      </a:lt1>
      <a:dk2>
        <a:srgbClr val="161B8F"/>
      </a:dk2>
      <a:lt2>
        <a:srgbClr val="D0D0CE"/>
      </a:lt2>
      <a:accent1>
        <a:srgbClr val="161B8F"/>
      </a:accent1>
      <a:accent2>
        <a:srgbClr val="007377"/>
      </a:accent2>
      <a:accent3>
        <a:srgbClr val="9D2235"/>
      </a:accent3>
      <a:accent4>
        <a:srgbClr val="008C15"/>
      </a:accent4>
      <a:accent5>
        <a:srgbClr val="00A9E0"/>
      </a:accent5>
      <a:accent6>
        <a:srgbClr val="FFFFFF"/>
      </a:accent6>
      <a:hlink>
        <a:srgbClr val="161B8F"/>
      </a:hlink>
      <a:folHlink>
        <a:srgbClr val="007377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DB3FC42-EFFB-4366-80DA-93B9783049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HLEP_Partner_Report_Template</Template>
  <TotalTime>5</TotalTime>
  <Pages>2</Pages>
  <Words>205</Words>
  <Characters>1171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PLANNING FOR THE FUTURE</vt:lpstr>
    </vt:vector>
  </TitlesOfParts>
  <Company>Home</Company>
  <LinksUpToDate>false</LinksUpToDate>
  <CharactersWithSpaces>1374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PLANNING FOR THE FUTURE</dc:title>
  <dc:subject>What Hertfordshire can offer for new businesses</dc:subject>
  <dc:creator>Rashmi Pillai</dc:creator>
  <cp:keywords/>
  <dc:description/>
  <cp:lastModifiedBy>Rashmi Pillai</cp:lastModifiedBy>
  <cp:revision>5</cp:revision>
  <cp:lastPrinted>2021-04-26T14:20:00Z</cp:lastPrinted>
  <dcterms:created xsi:type="dcterms:W3CDTF">2021-04-26T14:53:00Z</dcterms:created>
  <dcterms:modified xsi:type="dcterms:W3CDTF">2021-04-26T14:54:00Z</dcterms:modified>
</cp:coreProperties>
</file>